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744162"/>
    <w:p w14:paraId="32865A0D" w14:textId="77777777" w:rsidR="009136FE" w:rsidRDefault="009136FE" w:rsidP="00744162"/>
    <w:p w14:paraId="67396216" w14:textId="77777777" w:rsidR="009136FE" w:rsidRDefault="009136FE" w:rsidP="00744162">
      <w:r>
        <w:tab/>
      </w:r>
      <w:r>
        <w:tab/>
      </w:r>
      <w:r>
        <w:tab/>
      </w:r>
      <w:r>
        <w:tab/>
      </w:r>
      <w:r>
        <w:tab/>
        <w:t>OSNUTEK POGODBE</w:t>
      </w:r>
    </w:p>
    <w:p w14:paraId="5CBD181C" w14:textId="77777777" w:rsidR="00460A21" w:rsidRPr="004B4730" w:rsidRDefault="00460A21" w:rsidP="00744162">
      <w:pPr>
        <w:rPr>
          <w:rFonts w:asciiTheme="minorHAnsi" w:hAnsiTheme="minorHAnsi" w:cstheme="minorHAnsi"/>
        </w:rPr>
      </w:pPr>
    </w:p>
    <w:p w14:paraId="6757CDBD" w14:textId="2E25594B" w:rsidR="00D277FE" w:rsidRPr="004B4730" w:rsidRDefault="00D277FE" w:rsidP="00744162">
      <w:pPr>
        <w:pStyle w:val="Naslov1"/>
        <w:spacing w:before="0" w:after="0"/>
        <w:rPr>
          <w:rFonts w:asciiTheme="minorHAnsi" w:hAnsiTheme="minorHAnsi" w:cstheme="minorHAnsi"/>
          <w:sz w:val="22"/>
          <w:szCs w:val="22"/>
        </w:rPr>
      </w:pPr>
    </w:p>
    <w:p w14:paraId="2E7CC75E" w14:textId="77777777" w:rsidR="00317627" w:rsidRPr="004B4730" w:rsidRDefault="00317627" w:rsidP="00744162">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3BF04C36" w14:textId="77777777" w:rsidR="009262AF" w:rsidRDefault="009262AF" w:rsidP="00744162">
      <w:pPr>
        <w:pStyle w:val="Glava"/>
        <w:jc w:val="center"/>
        <w:rPr>
          <w:rFonts w:asciiTheme="minorHAnsi" w:hAnsiTheme="minorHAnsi" w:cstheme="minorHAnsi"/>
        </w:rPr>
      </w:pPr>
    </w:p>
    <w:p w14:paraId="03F936B8" w14:textId="3DF35AD4" w:rsidR="000D305E" w:rsidRPr="004B4730" w:rsidRDefault="009262AF" w:rsidP="00744162">
      <w:pPr>
        <w:pStyle w:val="Glava"/>
        <w:jc w:val="center"/>
        <w:rPr>
          <w:rFonts w:asciiTheme="minorHAnsi" w:hAnsiTheme="minorHAnsi" w:cstheme="minorHAnsi"/>
        </w:rPr>
      </w:pPr>
      <w:r>
        <w:rPr>
          <w:rFonts w:asciiTheme="minorHAnsi" w:hAnsiTheme="minorHAnsi" w:cstheme="minorHAnsi"/>
        </w:rPr>
        <w:t>o</w:t>
      </w:r>
    </w:p>
    <w:p w14:paraId="0AB4F4F5" w14:textId="77777777" w:rsidR="00FA3D85" w:rsidRPr="004B4730" w:rsidRDefault="00FA3D85" w:rsidP="00744162">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85B4F" w14:paraId="68E99225" w14:textId="77777777" w:rsidTr="009B3A4D">
        <w:tc>
          <w:tcPr>
            <w:tcW w:w="9210" w:type="dxa"/>
          </w:tcPr>
          <w:p w14:paraId="5B2612C0" w14:textId="77777777" w:rsidR="00F60BA3" w:rsidRPr="00E2189E" w:rsidRDefault="00F60BA3" w:rsidP="00744162">
            <w:pPr>
              <w:tabs>
                <w:tab w:val="left" w:pos="993"/>
                <w:tab w:val="left" w:pos="1134"/>
              </w:tabs>
              <w:jc w:val="center"/>
              <w:rPr>
                <w:rFonts w:asciiTheme="minorHAnsi" w:hAnsiTheme="minorHAnsi" w:cstheme="minorHAnsi"/>
              </w:rPr>
            </w:pPr>
          </w:p>
          <w:p w14:paraId="69FBE868" w14:textId="77777777" w:rsidR="00901E8E" w:rsidRDefault="009262AF" w:rsidP="00744162">
            <w:pPr>
              <w:tabs>
                <w:tab w:val="left" w:pos="993"/>
                <w:tab w:val="left" w:pos="1134"/>
              </w:tabs>
              <w:jc w:val="center"/>
              <w:rPr>
                <w:rFonts w:asciiTheme="minorHAnsi" w:hAnsiTheme="minorHAnsi" w:cstheme="minorHAnsi"/>
                <w:b/>
              </w:rPr>
            </w:pPr>
            <w:r w:rsidRPr="00E2189E">
              <w:rPr>
                <w:rFonts w:asciiTheme="minorHAnsi" w:hAnsiTheme="minorHAnsi" w:cstheme="minorHAnsi"/>
                <w:b/>
              </w:rPr>
              <w:t xml:space="preserve">KONTROLI BLAGA V LASTI ZAVODA </w:t>
            </w:r>
            <w:r w:rsidR="000D765B">
              <w:rPr>
                <w:rFonts w:asciiTheme="minorHAnsi" w:hAnsiTheme="minorHAnsi" w:cstheme="minorHAnsi"/>
                <w:b/>
              </w:rPr>
              <w:t xml:space="preserve">REPUBLIKE SLOVENIJE </w:t>
            </w:r>
          </w:p>
          <w:p w14:paraId="61ACCC78" w14:textId="45A51AA4" w:rsidR="00F60BA3" w:rsidRPr="00E2189E" w:rsidRDefault="009262AF" w:rsidP="00744162">
            <w:pPr>
              <w:tabs>
                <w:tab w:val="left" w:pos="993"/>
                <w:tab w:val="left" w:pos="1134"/>
              </w:tabs>
              <w:jc w:val="center"/>
              <w:rPr>
                <w:rFonts w:asciiTheme="minorHAnsi" w:hAnsiTheme="minorHAnsi" w:cstheme="minorHAnsi"/>
              </w:rPr>
            </w:pPr>
            <w:r w:rsidRPr="00E2189E">
              <w:rPr>
                <w:rFonts w:asciiTheme="minorHAnsi" w:hAnsiTheme="minorHAnsi" w:cstheme="minorHAnsi"/>
                <w:b/>
              </w:rPr>
              <w:t>ZA BLAGAVNE REZERVE</w:t>
            </w:r>
          </w:p>
          <w:p w14:paraId="489A778F" w14:textId="5786991D" w:rsidR="00132AEE" w:rsidRPr="00E2189E" w:rsidRDefault="00132AEE" w:rsidP="00744162">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744162">
      <w:pPr>
        <w:pStyle w:val="Glava"/>
        <w:rPr>
          <w:rFonts w:asciiTheme="minorHAnsi" w:hAnsiTheme="minorHAnsi" w:cstheme="minorHAnsi"/>
        </w:rPr>
      </w:pPr>
    </w:p>
    <w:p w14:paraId="6FD42B0F" w14:textId="77777777" w:rsidR="000D305E" w:rsidRPr="004B4730" w:rsidRDefault="000D305E" w:rsidP="00744162">
      <w:pPr>
        <w:pStyle w:val="Glava"/>
        <w:rPr>
          <w:rFonts w:asciiTheme="minorHAnsi" w:hAnsiTheme="minorHAnsi" w:cstheme="minorHAnsi"/>
        </w:rPr>
      </w:pPr>
    </w:p>
    <w:p w14:paraId="6D2D7942" w14:textId="77777777" w:rsidR="00F1689B" w:rsidRPr="004B4730" w:rsidRDefault="00F1689B" w:rsidP="00744162">
      <w:pPr>
        <w:pStyle w:val="Glava"/>
        <w:rPr>
          <w:rFonts w:asciiTheme="minorHAnsi" w:hAnsiTheme="minorHAnsi" w:cstheme="minorHAnsi"/>
        </w:rPr>
      </w:pPr>
      <w:r w:rsidRPr="004B4730">
        <w:rPr>
          <w:rFonts w:asciiTheme="minorHAnsi" w:hAnsiTheme="minorHAnsi" w:cstheme="minorHAnsi"/>
        </w:rPr>
        <w:t>ki jo sklepajo</w:t>
      </w:r>
    </w:p>
    <w:p w14:paraId="0491CEB1" w14:textId="77777777" w:rsidR="00F1689B" w:rsidRPr="004B4730" w:rsidRDefault="00F1689B" w:rsidP="00744162">
      <w:pPr>
        <w:pStyle w:val="Glava"/>
        <w:rPr>
          <w:rFonts w:asciiTheme="minorHAnsi" w:hAnsiTheme="minorHAnsi" w:cstheme="minorHAnsi"/>
        </w:rPr>
      </w:pPr>
    </w:p>
    <w:p w14:paraId="68B31D90" w14:textId="77777777" w:rsidR="00F1689B" w:rsidRPr="004B4730" w:rsidRDefault="00F1689B" w:rsidP="00744162">
      <w:pPr>
        <w:rPr>
          <w:rFonts w:asciiTheme="minorHAnsi" w:hAnsiTheme="minorHAnsi" w:cstheme="minorHAnsi"/>
          <w:b/>
        </w:rPr>
      </w:pPr>
      <w:r w:rsidRPr="004B4730">
        <w:rPr>
          <w:rFonts w:asciiTheme="minorHAnsi" w:hAnsiTheme="minorHAnsi" w:cstheme="minorHAnsi"/>
          <w:b/>
        </w:rPr>
        <w:t>NAROČNIK:</w:t>
      </w:r>
    </w:p>
    <w:p w14:paraId="3A81FF2B" w14:textId="77777777" w:rsidR="00F1689B" w:rsidRPr="004B4730" w:rsidRDefault="00F1689B" w:rsidP="00744162">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2826F701" w14:textId="77777777" w:rsidR="00F1689B" w:rsidRPr="00540583" w:rsidRDefault="00F1689B" w:rsidP="00744162">
      <w:pPr>
        <w:rPr>
          <w:rFonts w:cs="Arial"/>
        </w:rPr>
      </w:pPr>
      <w:r w:rsidRPr="00540583">
        <w:rPr>
          <w:rFonts w:asciiTheme="minorHAnsi" w:hAnsiTheme="minorHAnsi" w:cstheme="minorHAnsi"/>
        </w:rPr>
        <w:t xml:space="preserve">ki ga zastopa </w:t>
      </w:r>
      <w:r w:rsidRPr="00540583">
        <w:rPr>
          <w:rFonts w:cs="Arial"/>
        </w:rPr>
        <w:t xml:space="preserve">direktor mag. Andrej KUŽNER </w:t>
      </w:r>
    </w:p>
    <w:p w14:paraId="79DEA7CB"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ID za DDV: SI 34375848</w:t>
      </w:r>
    </w:p>
    <w:p w14:paraId="6DD80D0E"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Matična številka: 5022959</w:t>
      </w:r>
      <w:r>
        <w:rPr>
          <w:rFonts w:asciiTheme="minorHAnsi" w:hAnsiTheme="minorHAnsi" w:cstheme="minorHAnsi"/>
        </w:rPr>
        <w:t>000</w:t>
      </w:r>
    </w:p>
    <w:p w14:paraId="1479CB19"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(v nadaljevanju: naročnik)</w:t>
      </w:r>
    </w:p>
    <w:p w14:paraId="1F713F0C" w14:textId="77777777" w:rsidR="00F1689B" w:rsidRPr="004B4730" w:rsidRDefault="00F1689B" w:rsidP="00744162">
      <w:pPr>
        <w:rPr>
          <w:rFonts w:asciiTheme="minorHAnsi" w:hAnsiTheme="minorHAnsi" w:cstheme="minorHAnsi"/>
        </w:rPr>
      </w:pPr>
    </w:p>
    <w:p w14:paraId="568C7557" w14:textId="77777777" w:rsidR="00F1689B" w:rsidRPr="004B4730" w:rsidRDefault="00F1689B" w:rsidP="00744162">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657E7D78" w14:textId="77777777" w:rsidR="00F1689B" w:rsidRPr="004B4730" w:rsidRDefault="00F1689B" w:rsidP="00744162">
      <w:pPr>
        <w:rPr>
          <w:rFonts w:asciiTheme="minorHAnsi" w:hAnsiTheme="minorHAnsi" w:cstheme="minorHAnsi"/>
        </w:rPr>
      </w:pPr>
    </w:p>
    <w:p w14:paraId="40A04FE4" w14:textId="77777777" w:rsidR="00F1689B" w:rsidRPr="004B4730" w:rsidRDefault="00F1689B" w:rsidP="00744162">
      <w:pPr>
        <w:rPr>
          <w:rFonts w:asciiTheme="minorHAnsi" w:hAnsiTheme="minorHAnsi" w:cstheme="minorHAnsi"/>
        </w:rPr>
      </w:pPr>
      <w:r w:rsidRPr="004B4730">
        <w:rPr>
          <w:rFonts w:asciiTheme="minorHAnsi" w:hAnsiTheme="minorHAnsi" w:cstheme="minorHAnsi"/>
          <w:b/>
        </w:rPr>
        <w:t>IZVAJALEC:</w:t>
      </w:r>
    </w:p>
    <w:p w14:paraId="6125BBDD"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w:t>
      </w:r>
    </w:p>
    <w:p w14:paraId="7FA4E58C"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ki ga zastopa direktor  ……………………</w:t>
      </w:r>
    </w:p>
    <w:p w14:paraId="74072B03"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ID za DDV: SI  …………………………….</w:t>
      </w:r>
    </w:p>
    <w:p w14:paraId="5209F55E"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Matična številka:…………………………...</w:t>
      </w:r>
    </w:p>
    <w:p w14:paraId="63170AE9"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(v nadaljevanju: izvajalec)</w:t>
      </w:r>
    </w:p>
    <w:p w14:paraId="060A7ED7" w14:textId="77777777" w:rsidR="00F1689B" w:rsidRDefault="00F1689B" w:rsidP="00744162">
      <w:pPr>
        <w:rPr>
          <w:rFonts w:asciiTheme="minorHAnsi" w:hAnsiTheme="minorHAnsi" w:cstheme="minorHAnsi"/>
        </w:rPr>
      </w:pPr>
    </w:p>
    <w:p w14:paraId="5BB0AAB0"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kot sledi:</w:t>
      </w:r>
    </w:p>
    <w:p w14:paraId="2390FEB3" w14:textId="77777777" w:rsidR="00F1689B" w:rsidRPr="004B4730" w:rsidRDefault="00F1689B" w:rsidP="00744162">
      <w:pPr>
        <w:rPr>
          <w:rFonts w:asciiTheme="minorHAnsi" w:hAnsiTheme="minorHAnsi" w:cstheme="minorHAnsi"/>
          <w:b/>
        </w:rPr>
        <w:sectPr w:rsidR="00F1689B"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744162">
          <w:pPr>
            <w:pStyle w:val="NaslovTOC"/>
            <w:spacing w:before="0" w:line="240" w:lineRule="auto"/>
            <w:rPr>
              <w:rFonts w:asciiTheme="minorHAnsi" w:hAnsiTheme="minorHAnsi" w:cstheme="minorHAnsi"/>
            </w:rPr>
          </w:pPr>
          <w:r w:rsidRPr="00176577">
            <w:rPr>
              <w:rFonts w:asciiTheme="minorHAnsi" w:hAnsiTheme="minorHAnsi" w:cstheme="minorHAnsi"/>
            </w:rPr>
            <w:t>Vsebina</w:t>
          </w:r>
        </w:p>
        <w:p w14:paraId="3693DAA5" w14:textId="4DF6A7F0" w:rsidR="006446E1" w:rsidRDefault="00F3514D" w:rsidP="00744162">
          <w:pPr>
            <w:pStyle w:val="Kazalovsebine1"/>
            <w:tabs>
              <w:tab w:val="right" w:leader="dot" w:pos="9060"/>
            </w:tabs>
            <w:spacing w:after="0"/>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71496288" w:history="1">
            <w:r w:rsidR="006446E1" w:rsidRPr="009D6641">
              <w:rPr>
                <w:rStyle w:val="Hiperpovezava"/>
                <w:noProof/>
              </w:rPr>
              <w:t>UVODNA DOLOČILA</w:t>
            </w:r>
            <w:r w:rsidR="006446E1">
              <w:rPr>
                <w:noProof/>
                <w:webHidden/>
              </w:rPr>
              <w:tab/>
            </w:r>
            <w:r w:rsidR="006446E1">
              <w:rPr>
                <w:noProof/>
                <w:webHidden/>
              </w:rPr>
              <w:fldChar w:fldCharType="begin"/>
            </w:r>
            <w:r w:rsidR="006446E1">
              <w:rPr>
                <w:noProof/>
                <w:webHidden/>
              </w:rPr>
              <w:instrText xml:space="preserve"> PAGEREF _Toc171496288 \h </w:instrText>
            </w:r>
            <w:r w:rsidR="006446E1">
              <w:rPr>
                <w:noProof/>
                <w:webHidden/>
              </w:rPr>
            </w:r>
            <w:r w:rsidR="006446E1">
              <w:rPr>
                <w:noProof/>
                <w:webHidden/>
              </w:rPr>
              <w:fldChar w:fldCharType="separate"/>
            </w:r>
            <w:r w:rsidR="00901E8E">
              <w:rPr>
                <w:noProof/>
                <w:webHidden/>
              </w:rPr>
              <w:t>3</w:t>
            </w:r>
            <w:r w:rsidR="006446E1">
              <w:rPr>
                <w:noProof/>
                <w:webHidden/>
              </w:rPr>
              <w:fldChar w:fldCharType="end"/>
            </w:r>
          </w:hyperlink>
        </w:p>
        <w:p w14:paraId="6137C21B" w14:textId="3E0E05A1"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89" w:history="1">
            <w:r w:rsidR="006446E1" w:rsidRPr="009D6641">
              <w:rPr>
                <w:rStyle w:val="Hiperpovezava"/>
                <w:noProof/>
              </w:rPr>
              <w:t>SPLOŠNE DOLOČBE</w:t>
            </w:r>
            <w:r w:rsidR="006446E1">
              <w:rPr>
                <w:noProof/>
                <w:webHidden/>
              </w:rPr>
              <w:tab/>
            </w:r>
            <w:r w:rsidR="006446E1">
              <w:rPr>
                <w:noProof/>
                <w:webHidden/>
              </w:rPr>
              <w:fldChar w:fldCharType="begin"/>
            </w:r>
            <w:r w:rsidR="006446E1">
              <w:rPr>
                <w:noProof/>
                <w:webHidden/>
              </w:rPr>
              <w:instrText xml:space="preserve"> PAGEREF _Toc171496289 \h </w:instrText>
            </w:r>
            <w:r w:rsidR="006446E1">
              <w:rPr>
                <w:noProof/>
                <w:webHidden/>
              </w:rPr>
            </w:r>
            <w:r w:rsidR="006446E1">
              <w:rPr>
                <w:noProof/>
                <w:webHidden/>
              </w:rPr>
              <w:fldChar w:fldCharType="separate"/>
            </w:r>
            <w:r>
              <w:rPr>
                <w:noProof/>
                <w:webHidden/>
              </w:rPr>
              <w:t>3</w:t>
            </w:r>
            <w:r w:rsidR="006446E1">
              <w:rPr>
                <w:noProof/>
                <w:webHidden/>
              </w:rPr>
              <w:fldChar w:fldCharType="end"/>
            </w:r>
          </w:hyperlink>
        </w:p>
        <w:p w14:paraId="331E81AB" w14:textId="49E1461C"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0" w:history="1">
            <w:r w:rsidR="006446E1" w:rsidRPr="009D6641">
              <w:rPr>
                <w:rStyle w:val="Hiperpovezava"/>
                <w:noProof/>
              </w:rPr>
              <w:t>PREDMET POGODBE</w:t>
            </w:r>
            <w:r w:rsidR="006446E1">
              <w:rPr>
                <w:noProof/>
                <w:webHidden/>
              </w:rPr>
              <w:tab/>
            </w:r>
            <w:r w:rsidR="006446E1">
              <w:rPr>
                <w:noProof/>
                <w:webHidden/>
              </w:rPr>
              <w:fldChar w:fldCharType="begin"/>
            </w:r>
            <w:r w:rsidR="006446E1">
              <w:rPr>
                <w:noProof/>
                <w:webHidden/>
              </w:rPr>
              <w:instrText xml:space="preserve"> PAGEREF _Toc171496290 \h </w:instrText>
            </w:r>
            <w:r w:rsidR="006446E1">
              <w:rPr>
                <w:noProof/>
                <w:webHidden/>
              </w:rPr>
            </w:r>
            <w:r w:rsidR="006446E1">
              <w:rPr>
                <w:noProof/>
                <w:webHidden/>
              </w:rPr>
              <w:fldChar w:fldCharType="separate"/>
            </w:r>
            <w:r>
              <w:rPr>
                <w:noProof/>
                <w:webHidden/>
              </w:rPr>
              <w:t>3</w:t>
            </w:r>
            <w:r w:rsidR="006446E1">
              <w:rPr>
                <w:noProof/>
                <w:webHidden/>
              </w:rPr>
              <w:fldChar w:fldCharType="end"/>
            </w:r>
          </w:hyperlink>
        </w:p>
        <w:p w14:paraId="34613A43" w14:textId="4988C497"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1" w:history="1">
            <w:r w:rsidR="006446E1" w:rsidRPr="009D6641">
              <w:rPr>
                <w:rStyle w:val="Hiperpovezava"/>
                <w:noProof/>
              </w:rPr>
              <w:t>PODIZVAJALCI</w:t>
            </w:r>
            <w:r w:rsidR="006446E1">
              <w:rPr>
                <w:noProof/>
                <w:webHidden/>
              </w:rPr>
              <w:tab/>
            </w:r>
            <w:r w:rsidR="006446E1">
              <w:rPr>
                <w:noProof/>
                <w:webHidden/>
              </w:rPr>
              <w:fldChar w:fldCharType="begin"/>
            </w:r>
            <w:r w:rsidR="006446E1">
              <w:rPr>
                <w:noProof/>
                <w:webHidden/>
              </w:rPr>
              <w:instrText xml:space="preserve"> PAGEREF _Toc171496291 \h </w:instrText>
            </w:r>
            <w:r w:rsidR="006446E1">
              <w:rPr>
                <w:noProof/>
                <w:webHidden/>
              </w:rPr>
            </w:r>
            <w:r w:rsidR="006446E1">
              <w:rPr>
                <w:noProof/>
                <w:webHidden/>
              </w:rPr>
              <w:fldChar w:fldCharType="separate"/>
            </w:r>
            <w:r>
              <w:rPr>
                <w:noProof/>
                <w:webHidden/>
              </w:rPr>
              <w:t>3</w:t>
            </w:r>
            <w:r w:rsidR="006446E1">
              <w:rPr>
                <w:noProof/>
                <w:webHidden/>
              </w:rPr>
              <w:fldChar w:fldCharType="end"/>
            </w:r>
          </w:hyperlink>
        </w:p>
        <w:p w14:paraId="1104FE93" w14:textId="39DE0961"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2" w:history="1">
            <w:r w:rsidR="006446E1" w:rsidRPr="009D6641">
              <w:rPr>
                <w:rStyle w:val="Hiperpovezava"/>
                <w:rFonts w:cstheme="minorHAnsi"/>
                <w:noProof/>
              </w:rPr>
              <w:t>POGODBENI ROK</w:t>
            </w:r>
            <w:r w:rsidR="006446E1">
              <w:rPr>
                <w:noProof/>
                <w:webHidden/>
              </w:rPr>
              <w:tab/>
            </w:r>
            <w:r w:rsidR="006446E1">
              <w:rPr>
                <w:noProof/>
                <w:webHidden/>
              </w:rPr>
              <w:fldChar w:fldCharType="begin"/>
            </w:r>
            <w:r w:rsidR="006446E1">
              <w:rPr>
                <w:noProof/>
                <w:webHidden/>
              </w:rPr>
              <w:instrText xml:space="preserve"> PAGEREF _Toc171496292 \h </w:instrText>
            </w:r>
            <w:r w:rsidR="006446E1">
              <w:rPr>
                <w:noProof/>
                <w:webHidden/>
              </w:rPr>
            </w:r>
            <w:r w:rsidR="006446E1">
              <w:rPr>
                <w:noProof/>
                <w:webHidden/>
              </w:rPr>
              <w:fldChar w:fldCharType="separate"/>
            </w:r>
            <w:r>
              <w:rPr>
                <w:noProof/>
                <w:webHidden/>
              </w:rPr>
              <w:t>4</w:t>
            </w:r>
            <w:r w:rsidR="006446E1">
              <w:rPr>
                <w:noProof/>
                <w:webHidden/>
              </w:rPr>
              <w:fldChar w:fldCharType="end"/>
            </w:r>
          </w:hyperlink>
        </w:p>
        <w:p w14:paraId="07A705E7" w14:textId="23F17F48"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3" w:history="1">
            <w:r w:rsidR="006446E1" w:rsidRPr="009D6641">
              <w:rPr>
                <w:rStyle w:val="Hiperpovezava"/>
                <w:rFonts w:cstheme="minorHAnsi"/>
                <w:noProof/>
              </w:rPr>
              <w:t>IZVAJANJE STORITVE</w:t>
            </w:r>
            <w:r w:rsidR="006446E1">
              <w:rPr>
                <w:noProof/>
                <w:webHidden/>
              </w:rPr>
              <w:tab/>
            </w:r>
            <w:r w:rsidR="006446E1">
              <w:rPr>
                <w:noProof/>
                <w:webHidden/>
              </w:rPr>
              <w:fldChar w:fldCharType="begin"/>
            </w:r>
            <w:r w:rsidR="006446E1">
              <w:rPr>
                <w:noProof/>
                <w:webHidden/>
              </w:rPr>
              <w:instrText xml:space="preserve"> PAGEREF _Toc171496293 \h </w:instrText>
            </w:r>
            <w:r w:rsidR="006446E1">
              <w:rPr>
                <w:noProof/>
                <w:webHidden/>
              </w:rPr>
            </w:r>
            <w:r w:rsidR="006446E1">
              <w:rPr>
                <w:noProof/>
                <w:webHidden/>
              </w:rPr>
              <w:fldChar w:fldCharType="separate"/>
            </w:r>
            <w:r>
              <w:rPr>
                <w:noProof/>
                <w:webHidden/>
              </w:rPr>
              <w:t>5</w:t>
            </w:r>
            <w:r w:rsidR="006446E1">
              <w:rPr>
                <w:noProof/>
                <w:webHidden/>
              </w:rPr>
              <w:fldChar w:fldCharType="end"/>
            </w:r>
          </w:hyperlink>
        </w:p>
        <w:p w14:paraId="2D9A20BF" w14:textId="0FE3028D"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4" w:history="1">
            <w:r w:rsidR="006446E1" w:rsidRPr="009D6641">
              <w:rPr>
                <w:rStyle w:val="Hiperpovezava"/>
                <w:rFonts w:cstheme="minorHAnsi"/>
                <w:noProof/>
              </w:rPr>
              <w:t>POGODBENA VREDNOST, CENE IN PLAČILNI POGOJI</w:t>
            </w:r>
            <w:r w:rsidR="006446E1">
              <w:rPr>
                <w:noProof/>
                <w:webHidden/>
              </w:rPr>
              <w:tab/>
            </w:r>
            <w:r w:rsidR="006446E1">
              <w:rPr>
                <w:noProof/>
                <w:webHidden/>
              </w:rPr>
              <w:fldChar w:fldCharType="begin"/>
            </w:r>
            <w:r w:rsidR="006446E1">
              <w:rPr>
                <w:noProof/>
                <w:webHidden/>
              </w:rPr>
              <w:instrText xml:space="preserve"> PAGEREF _Toc171496294 \h </w:instrText>
            </w:r>
            <w:r w:rsidR="006446E1">
              <w:rPr>
                <w:noProof/>
                <w:webHidden/>
              </w:rPr>
            </w:r>
            <w:r w:rsidR="006446E1">
              <w:rPr>
                <w:noProof/>
                <w:webHidden/>
              </w:rPr>
              <w:fldChar w:fldCharType="separate"/>
            </w:r>
            <w:r>
              <w:rPr>
                <w:noProof/>
                <w:webHidden/>
              </w:rPr>
              <w:t>7</w:t>
            </w:r>
            <w:r w:rsidR="006446E1">
              <w:rPr>
                <w:noProof/>
                <w:webHidden/>
              </w:rPr>
              <w:fldChar w:fldCharType="end"/>
            </w:r>
          </w:hyperlink>
        </w:p>
        <w:p w14:paraId="0CE71136" w14:textId="5469BC21"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5" w:history="1">
            <w:r w:rsidR="006446E1" w:rsidRPr="009D6641">
              <w:rPr>
                <w:rStyle w:val="Hiperpovezava"/>
                <w:noProof/>
              </w:rPr>
              <w:t>OBVEZNOSTI POGODBENIH STRANK</w:t>
            </w:r>
            <w:r w:rsidR="006446E1">
              <w:rPr>
                <w:noProof/>
                <w:webHidden/>
              </w:rPr>
              <w:tab/>
            </w:r>
            <w:r w:rsidR="006446E1">
              <w:rPr>
                <w:noProof/>
                <w:webHidden/>
              </w:rPr>
              <w:fldChar w:fldCharType="begin"/>
            </w:r>
            <w:r w:rsidR="006446E1">
              <w:rPr>
                <w:noProof/>
                <w:webHidden/>
              </w:rPr>
              <w:instrText xml:space="preserve"> PAGEREF _Toc171496295 \h </w:instrText>
            </w:r>
            <w:r w:rsidR="006446E1">
              <w:rPr>
                <w:noProof/>
                <w:webHidden/>
              </w:rPr>
            </w:r>
            <w:r w:rsidR="006446E1">
              <w:rPr>
                <w:noProof/>
                <w:webHidden/>
              </w:rPr>
              <w:fldChar w:fldCharType="separate"/>
            </w:r>
            <w:r>
              <w:rPr>
                <w:noProof/>
                <w:webHidden/>
              </w:rPr>
              <w:t>9</w:t>
            </w:r>
            <w:r w:rsidR="006446E1">
              <w:rPr>
                <w:noProof/>
                <w:webHidden/>
              </w:rPr>
              <w:fldChar w:fldCharType="end"/>
            </w:r>
          </w:hyperlink>
        </w:p>
        <w:p w14:paraId="178C0595" w14:textId="10A02DF4"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6" w:history="1">
            <w:r w:rsidR="006446E1" w:rsidRPr="009D6641">
              <w:rPr>
                <w:rStyle w:val="Hiperpovezava"/>
                <w:rFonts w:cstheme="minorHAnsi"/>
                <w:noProof/>
              </w:rPr>
              <w:t>FINANČNO ZAVAROVANJE ZA DOBRO IZVEDBO POGODBENIH OBVEZNOSTI</w:t>
            </w:r>
            <w:r w:rsidR="006446E1">
              <w:rPr>
                <w:noProof/>
                <w:webHidden/>
              </w:rPr>
              <w:tab/>
            </w:r>
            <w:r w:rsidR="006446E1">
              <w:rPr>
                <w:noProof/>
                <w:webHidden/>
              </w:rPr>
              <w:fldChar w:fldCharType="begin"/>
            </w:r>
            <w:r w:rsidR="006446E1">
              <w:rPr>
                <w:noProof/>
                <w:webHidden/>
              </w:rPr>
              <w:instrText xml:space="preserve"> PAGEREF _Toc171496296 \h </w:instrText>
            </w:r>
            <w:r w:rsidR="006446E1">
              <w:rPr>
                <w:noProof/>
                <w:webHidden/>
              </w:rPr>
            </w:r>
            <w:r w:rsidR="006446E1">
              <w:rPr>
                <w:noProof/>
                <w:webHidden/>
              </w:rPr>
              <w:fldChar w:fldCharType="separate"/>
            </w:r>
            <w:r>
              <w:rPr>
                <w:noProof/>
                <w:webHidden/>
              </w:rPr>
              <w:t>9</w:t>
            </w:r>
            <w:r w:rsidR="006446E1">
              <w:rPr>
                <w:noProof/>
                <w:webHidden/>
              </w:rPr>
              <w:fldChar w:fldCharType="end"/>
            </w:r>
          </w:hyperlink>
        </w:p>
        <w:p w14:paraId="71BEEB1C" w14:textId="628E7007"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7" w:history="1">
            <w:r w:rsidR="006446E1" w:rsidRPr="009D6641">
              <w:rPr>
                <w:rStyle w:val="Hiperpovezava"/>
                <w:rFonts w:cstheme="minorHAnsi"/>
                <w:noProof/>
              </w:rPr>
              <w:t>ZAVAROVANJE</w:t>
            </w:r>
            <w:r w:rsidR="006446E1">
              <w:rPr>
                <w:noProof/>
                <w:webHidden/>
              </w:rPr>
              <w:tab/>
            </w:r>
            <w:r w:rsidR="006446E1">
              <w:rPr>
                <w:noProof/>
                <w:webHidden/>
              </w:rPr>
              <w:fldChar w:fldCharType="begin"/>
            </w:r>
            <w:r w:rsidR="006446E1">
              <w:rPr>
                <w:noProof/>
                <w:webHidden/>
              </w:rPr>
              <w:instrText xml:space="preserve"> PAGEREF _Toc171496297 \h </w:instrText>
            </w:r>
            <w:r w:rsidR="006446E1">
              <w:rPr>
                <w:noProof/>
                <w:webHidden/>
              </w:rPr>
            </w:r>
            <w:r w:rsidR="006446E1">
              <w:rPr>
                <w:noProof/>
                <w:webHidden/>
              </w:rPr>
              <w:fldChar w:fldCharType="separate"/>
            </w:r>
            <w:r>
              <w:rPr>
                <w:noProof/>
                <w:webHidden/>
              </w:rPr>
              <w:t>10</w:t>
            </w:r>
            <w:r w:rsidR="006446E1">
              <w:rPr>
                <w:noProof/>
                <w:webHidden/>
              </w:rPr>
              <w:fldChar w:fldCharType="end"/>
            </w:r>
          </w:hyperlink>
        </w:p>
        <w:p w14:paraId="444E8409" w14:textId="2FF5A72F"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8" w:history="1">
            <w:r w:rsidR="006446E1" w:rsidRPr="009D6641">
              <w:rPr>
                <w:rStyle w:val="Hiperpovezava"/>
                <w:noProof/>
              </w:rPr>
              <w:t>POGODBENA KAZEN</w:t>
            </w:r>
            <w:r w:rsidR="006446E1">
              <w:rPr>
                <w:noProof/>
                <w:webHidden/>
              </w:rPr>
              <w:tab/>
            </w:r>
            <w:r w:rsidR="006446E1">
              <w:rPr>
                <w:noProof/>
                <w:webHidden/>
              </w:rPr>
              <w:fldChar w:fldCharType="begin"/>
            </w:r>
            <w:r w:rsidR="006446E1">
              <w:rPr>
                <w:noProof/>
                <w:webHidden/>
              </w:rPr>
              <w:instrText xml:space="preserve"> PAGEREF _Toc171496298 \h </w:instrText>
            </w:r>
            <w:r w:rsidR="006446E1">
              <w:rPr>
                <w:noProof/>
                <w:webHidden/>
              </w:rPr>
            </w:r>
            <w:r w:rsidR="006446E1">
              <w:rPr>
                <w:noProof/>
                <w:webHidden/>
              </w:rPr>
              <w:fldChar w:fldCharType="separate"/>
            </w:r>
            <w:r>
              <w:rPr>
                <w:noProof/>
                <w:webHidden/>
              </w:rPr>
              <w:t>11</w:t>
            </w:r>
            <w:r w:rsidR="006446E1">
              <w:rPr>
                <w:noProof/>
                <w:webHidden/>
              </w:rPr>
              <w:fldChar w:fldCharType="end"/>
            </w:r>
          </w:hyperlink>
        </w:p>
        <w:p w14:paraId="132C38A5" w14:textId="797DCB7D"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299" w:history="1">
            <w:r w:rsidR="006446E1" w:rsidRPr="009D6641">
              <w:rPr>
                <w:rStyle w:val="Hiperpovezava"/>
                <w:noProof/>
              </w:rPr>
              <w:t>POVRNITEV ŠKODE</w:t>
            </w:r>
            <w:r w:rsidR="006446E1">
              <w:rPr>
                <w:noProof/>
                <w:webHidden/>
              </w:rPr>
              <w:tab/>
            </w:r>
            <w:r w:rsidR="006446E1">
              <w:rPr>
                <w:noProof/>
                <w:webHidden/>
              </w:rPr>
              <w:fldChar w:fldCharType="begin"/>
            </w:r>
            <w:r w:rsidR="006446E1">
              <w:rPr>
                <w:noProof/>
                <w:webHidden/>
              </w:rPr>
              <w:instrText xml:space="preserve"> PAGEREF _Toc171496299 \h </w:instrText>
            </w:r>
            <w:r w:rsidR="006446E1">
              <w:rPr>
                <w:noProof/>
                <w:webHidden/>
              </w:rPr>
            </w:r>
            <w:r w:rsidR="006446E1">
              <w:rPr>
                <w:noProof/>
                <w:webHidden/>
              </w:rPr>
              <w:fldChar w:fldCharType="separate"/>
            </w:r>
            <w:r>
              <w:rPr>
                <w:noProof/>
                <w:webHidden/>
              </w:rPr>
              <w:t>12</w:t>
            </w:r>
            <w:r w:rsidR="006446E1">
              <w:rPr>
                <w:noProof/>
                <w:webHidden/>
              </w:rPr>
              <w:fldChar w:fldCharType="end"/>
            </w:r>
          </w:hyperlink>
        </w:p>
        <w:p w14:paraId="2285D095" w14:textId="1DD6DC41"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300" w:history="1">
            <w:r w:rsidR="006446E1" w:rsidRPr="009D6641">
              <w:rPr>
                <w:rStyle w:val="Hiperpovezava"/>
                <w:rFonts w:cstheme="minorHAnsi"/>
                <w:noProof/>
              </w:rPr>
              <w:t>AVTORSKE PRAVICE</w:t>
            </w:r>
            <w:r w:rsidR="006446E1">
              <w:rPr>
                <w:noProof/>
                <w:webHidden/>
              </w:rPr>
              <w:tab/>
            </w:r>
            <w:r w:rsidR="006446E1">
              <w:rPr>
                <w:noProof/>
                <w:webHidden/>
              </w:rPr>
              <w:fldChar w:fldCharType="begin"/>
            </w:r>
            <w:r w:rsidR="006446E1">
              <w:rPr>
                <w:noProof/>
                <w:webHidden/>
              </w:rPr>
              <w:instrText xml:space="preserve"> PAGEREF _Toc171496300 \h </w:instrText>
            </w:r>
            <w:r w:rsidR="006446E1">
              <w:rPr>
                <w:noProof/>
                <w:webHidden/>
              </w:rPr>
            </w:r>
            <w:r w:rsidR="006446E1">
              <w:rPr>
                <w:noProof/>
                <w:webHidden/>
              </w:rPr>
              <w:fldChar w:fldCharType="separate"/>
            </w:r>
            <w:r>
              <w:rPr>
                <w:noProof/>
                <w:webHidden/>
              </w:rPr>
              <w:t>12</w:t>
            </w:r>
            <w:r w:rsidR="006446E1">
              <w:rPr>
                <w:noProof/>
                <w:webHidden/>
              </w:rPr>
              <w:fldChar w:fldCharType="end"/>
            </w:r>
          </w:hyperlink>
        </w:p>
        <w:p w14:paraId="029FB847" w14:textId="3FA4282A"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301" w:history="1">
            <w:r w:rsidR="006446E1" w:rsidRPr="009D6641">
              <w:rPr>
                <w:rStyle w:val="Hiperpovezava"/>
                <w:noProof/>
              </w:rPr>
              <w:t>SKRBNIKI POGODBE</w:t>
            </w:r>
            <w:r w:rsidR="006446E1">
              <w:rPr>
                <w:noProof/>
                <w:webHidden/>
              </w:rPr>
              <w:tab/>
            </w:r>
            <w:r w:rsidR="006446E1">
              <w:rPr>
                <w:noProof/>
                <w:webHidden/>
              </w:rPr>
              <w:fldChar w:fldCharType="begin"/>
            </w:r>
            <w:r w:rsidR="006446E1">
              <w:rPr>
                <w:noProof/>
                <w:webHidden/>
              </w:rPr>
              <w:instrText xml:space="preserve"> PAGEREF _Toc171496301 \h </w:instrText>
            </w:r>
            <w:r w:rsidR="006446E1">
              <w:rPr>
                <w:noProof/>
                <w:webHidden/>
              </w:rPr>
            </w:r>
            <w:r w:rsidR="006446E1">
              <w:rPr>
                <w:noProof/>
                <w:webHidden/>
              </w:rPr>
              <w:fldChar w:fldCharType="separate"/>
            </w:r>
            <w:r>
              <w:rPr>
                <w:noProof/>
                <w:webHidden/>
              </w:rPr>
              <w:t>12</w:t>
            </w:r>
            <w:r w:rsidR="006446E1">
              <w:rPr>
                <w:noProof/>
                <w:webHidden/>
              </w:rPr>
              <w:fldChar w:fldCharType="end"/>
            </w:r>
          </w:hyperlink>
        </w:p>
        <w:p w14:paraId="446D2E98" w14:textId="46DA8D70"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302" w:history="1">
            <w:r w:rsidR="006446E1" w:rsidRPr="009D6641">
              <w:rPr>
                <w:rStyle w:val="Hiperpovezava"/>
                <w:noProof/>
              </w:rPr>
              <w:t>POSLOVNA SKRIVNOST</w:t>
            </w:r>
            <w:r w:rsidR="006446E1">
              <w:rPr>
                <w:noProof/>
                <w:webHidden/>
              </w:rPr>
              <w:tab/>
            </w:r>
            <w:r w:rsidR="006446E1">
              <w:rPr>
                <w:noProof/>
                <w:webHidden/>
              </w:rPr>
              <w:fldChar w:fldCharType="begin"/>
            </w:r>
            <w:r w:rsidR="006446E1">
              <w:rPr>
                <w:noProof/>
                <w:webHidden/>
              </w:rPr>
              <w:instrText xml:space="preserve"> PAGEREF _Toc171496302 \h </w:instrText>
            </w:r>
            <w:r w:rsidR="006446E1">
              <w:rPr>
                <w:noProof/>
                <w:webHidden/>
              </w:rPr>
            </w:r>
            <w:r w:rsidR="006446E1">
              <w:rPr>
                <w:noProof/>
                <w:webHidden/>
              </w:rPr>
              <w:fldChar w:fldCharType="separate"/>
            </w:r>
            <w:r>
              <w:rPr>
                <w:noProof/>
                <w:webHidden/>
              </w:rPr>
              <w:t>13</w:t>
            </w:r>
            <w:r w:rsidR="006446E1">
              <w:rPr>
                <w:noProof/>
                <w:webHidden/>
              </w:rPr>
              <w:fldChar w:fldCharType="end"/>
            </w:r>
          </w:hyperlink>
        </w:p>
        <w:p w14:paraId="2BA15CE8" w14:textId="24E76E82"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303" w:history="1">
            <w:r w:rsidR="006446E1" w:rsidRPr="009D6641">
              <w:rPr>
                <w:rStyle w:val="Hiperpovezava"/>
                <w:noProof/>
              </w:rPr>
              <w:t>ODSTOP OD POGODBE</w:t>
            </w:r>
            <w:r w:rsidR="006446E1">
              <w:rPr>
                <w:noProof/>
                <w:webHidden/>
              </w:rPr>
              <w:tab/>
            </w:r>
            <w:r w:rsidR="006446E1">
              <w:rPr>
                <w:noProof/>
                <w:webHidden/>
              </w:rPr>
              <w:fldChar w:fldCharType="begin"/>
            </w:r>
            <w:r w:rsidR="006446E1">
              <w:rPr>
                <w:noProof/>
                <w:webHidden/>
              </w:rPr>
              <w:instrText xml:space="preserve"> PAGEREF _Toc171496303 \h </w:instrText>
            </w:r>
            <w:r w:rsidR="006446E1">
              <w:rPr>
                <w:noProof/>
                <w:webHidden/>
              </w:rPr>
            </w:r>
            <w:r w:rsidR="006446E1">
              <w:rPr>
                <w:noProof/>
                <w:webHidden/>
              </w:rPr>
              <w:fldChar w:fldCharType="separate"/>
            </w:r>
            <w:r>
              <w:rPr>
                <w:noProof/>
                <w:webHidden/>
              </w:rPr>
              <w:t>13</w:t>
            </w:r>
            <w:r w:rsidR="006446E1">
              <w:rPr>
                <w:noProof/>
                <w:webHidden/>
              </w:rPr>
              <w:fldChar w:fldCharType="end"/>
            </w:r>
          </w:hyperlink>
        </w:p>
        <w:p w14:paraId="6875F909" w14:textId="47B0F55D"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304" w:history="1">
            <w:r w:rsidR="006446E1" w:rsidRPr="009D6641">
              <w:rPr>
                <w:rStyle w:val="Hiperpovezava"/>
                <w:noProof/>
              </w:rPr>
              <w:t>PROTIKORUPCIJSKA KLAVZULA</w:t>
            </w:r>
            <w:r w:rsidR="006446E1">
              <w:rPr>
                <w:noProof/>
                <w:webHidden/>
              </w:rPr>
              <w:tab/>
            </w:r>
            <w:r w:rsidR="006446E1">
              <w:rPr>
                <w:noProof/>
                <w:webHidden/>
              </w:rPr>
              <w:fldChar w:fldCharType="begin"/>
            </w:r>
            <w:r w:rsidR="006446E1">
              <w:rPr>
                <w:noProof/>
                <w:webHidden/>
              </w:rPr>
              <w:instrText xml:space="preserve"> PAGEREF _Toc171496304 \h </w:instrText>
            </w:r>
            <w:r w:rsidR="006446E1">
              <w:rPr>
                <w:noProof/>
                <w:webHidden/>
              </w:rPr>
            </w:r>
            <w:r w:rsidR="006446E1">
              <w:rPr>
                <w:noProof/>
                <w:webHidden/>
              </w:rPr>
              <w:fldChar w:fldCharType="separate"/>
            </w:r>
            <w:r>
              <w:rPr>
                <w:noProof/>
                <w:webHidden/>
              </w:rPr>
              <w:t>13</w:t>
            </w:r>
            <w:r w:rsidR="006446E1">
              <w:rPr>
                <w:noProof/>
                <w:webHidden/>
              </w:rPr>
              <w:fldChar w:fldCharType="end"/>
            </w:r>
          </w:hyperlink>
        </w:p>
        <w:p w14:paraId="10DFB66C" w14:textId="66495F3C"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305" w:history="1">
            <w:r w:rsidR="006446E1" w:rsidRPr="009D6641">
              <w:rPr>
                <w:rStyle w:val="Hiperpovezava"/>
                <w:noProof/>
              </w:rPr>
              <w:t>RAZVEZNI POGOJ</w:t>
            </w:r>
            <w:r w:rsidR="006446E1">
              <w:rPr>
                <w:noProof/>
                <w:webHidden/>
              </w:rPr>
              <w:tab/>
            </w:r>
            <w:r w:rsidR="006446E1">
              <w:rPr>
                <w:noProof/>
                <w:webHidden/>
              </w:rPr>
              <w:fldChar w:fldCharType="begin"/>
            </w:r>
            <w:r w:rsidR="006446E1">
              <w:rPr>
                <w:noProof/>
                <w:webHidden/>
              </w:rPr>
              <w:instrText xml:space="preserve"> PAGEREF _Toc171496305 \h </w:instrText>
            </w:r>
            <w:r w:rsidR="006446E1">
              <w:rPr>
                <w:noProof/>
                <w:webHidden/>
              </w:rPr>
            </w:r>
            <w:r w:rsidR="006446E1">
              <w:rPr>
                <w:noProof/>
                <w:webHidden/>
              </w:rPr>
              <w:fldChar w:fldCharType="separate"/>
            </w:r>
            <w:r>
              <w:rPr>
                <w:noProof/>
                <w:webHidden/>
              </w:rPr>
              <w:t>14</w:t>
            </w:r>
            <w:r w:rsidR="006446E1">
              <w:rPr>
                <w:noProof/>
                <w:webHidden/>
              </w:rPr>
              <w:fldChar w:fldCharType="end"/>
            </w:r>
          </w:hyperlink>
        </w:p>
        <w:p w14:paraId="71661324" w14:textId="7D76F67D" w:rsidR="006446E1" w:rsidRDefault="00901E8E" w:rsidP="00744162">
          <w:pPr>
            <w:pStyle w:val="Kazalovsebine1"/>
            <w:tabs>
              <w:tab w:val="right" w:leader="dot" w:pos="9060"/>
            </w:tabs>
            <w:spacing w:after="0"/>
            <w:rPr>
              <w:rFonts w:asciiTheme="minorHAnsi" w:eastAsiaTheme="minorEastAsia" w:hAnsiTheme="minorHAnsi" w:cstheme="minorBidi"/>
              <w:noProof/>
            </w:rPr>
          </w:pPr>
          <w:hyperlink w:anchor="_Toc171496306" w:history="1">
            <w:r w:rsidR="006446E1" w:rsidRPr="009D6641">
              <w:rPr>
                <w:rStyle w:val="Hiperpovezava"/>
                <w:rFonts w:cstheme="minorHAnsi"/>
                <w:noProof/>
              </w:rPr>
              <w:t>PREHODNA IN KONČNA DOLOČILA</w:t>
            </w:r>
            <w:r w:rsidR="006446E1">
              <w:rPr>
                <w:noProof/>
                <w:webHidden/>
              </w:rPr>
              <w:tab/>
            </w:r>
            <w:r w:rsidR="006446E1">
              <w:rPr>
                <w:noProof/>
                <w:webHidden/>
              </w:rPr>
              <w:fldChar w:fldCharType="begin"/>
            </w:r>
            <w:r w:rsidR="006446E1">
              <w:rPr>
                <w:noProof/>
                <w:webHidden/>
              </w:rPr>
              <w:instrText xml:space="preserve"> PAGEREF _Toc171496306 \h </w:instrText>
            </w:r>
            <w:r w:rsidR="006446E1">
              <w:rPr>
                <w:noProof/>
                <w:webHidden/>
              </w:rPr>
            </w:r>
            <w:r w:rsidR="006446E1">
              <w:rPr>
                <w:noProof/>
                <w:webHidden/>
              </w:rPr>
              <w:fldChar w:fldCharType="separate"/>
            </w:r>
            <w:r>
              <w:rPr>
                <w:noProof/>
                <w:webHidden/>
              </w:rPr>
              <w:t>14</w:t>
            </w:r>
            <w:r w:rsidR="006446E1">
              <w:rPr>
                <w:noProof/>
                <w:webHidden/>
              </w:rPr>
              <w:fldChar w:fldCharType="end"/>
            </w:r>
          </w:hyperlink>
        </w:p>
        <w:p w14:paraId="184C29A9" w14:textId="20C81329" w:rsidR="00F3514D" w:rsidRPr="004B4730" w:rsidRDefault="00F3514D" w:rsidP="00744162">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744162">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744162">
      <w:pPr>
        <w:pStyle w:val="Naslov1"/>
        <w:spacing w:before="0" w:after="0"/>
        <w:rPr>
          <w:szCs w:val="24"/>
        </w:rPr>
      </w:pPr>
      <w:bookmarkStart w:id="1" w:name="_Toc99019224"/>
      <w:bookmarkStart w:id="2" w:name="_Toc171496288"/>
      <w:r>
        <w:rPr>
          <w:szCs w:val="24"/>
        </w:rPr>
        <w:lastRenderedPageBreak/>
        <w:t>UVODNA DOLOČILA</w:t>
      </w:r>
      <w:bookmarkEnd w:id="1"/>
      <w:bookmarkEnd w:id="2"/>
    </w:p>
    <w:p w14:paraId="5C13171B" w14:textId="77777777" w:rsidR="009136FE" w:rsidRPr="00D20698" w:rsidRDefault="009136FE" w:rsidP="00744162"/>
    <w:p w14:paraId="636A5939" w14:textId="77777777" w:rsidR="009136FE" w:rsidRPr="008E036E" w:rsidRDefault="009136FE" w:rsidP="00744162">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744162">
      <w:pPr>
        <w:rPr>
          <w:b/>
        </w:rPr>
      </w:pPr>
      <w:r w:rsidRPr="00EE2F8E">
        <w:t>Pogodben</w:t>
      </w:r>
      <w:r>
        <w:t>i</w:t>
      </w:r>
      <w:r w:rsidRPr="00EE2F8E">
        <w:t xml:space="preserve"> strank</w:t>
      </w:r>
      <w:r>
        <w:t>i</w:t>
      </w:r>
      <w:r w:rsidRPr="00EE2F8E">
        <w:t xml:space="preserve"> uvodoma ugotavljata:</w:t>
      </w:r>
    </w:p>
    <w:p w14:paraId="1A0D895A" w14:textId="77B5FFEE" w:rsidR="009136FE" w:rsidRPr="00EE2F8E" w:rsidRDefault="009136FE" w:rsidP="00744162">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Pr="4058A96E">
        <w:rPr>
          <w:rFonts w:ascii="Arial" w:hAnsi="Arial" w:cs="Arial"/>
        </w:rPr>
        <w:t>»</w:t>
      </w:r>
      <w:r w:rsidR="009C36F5">
        <w:rPr>
          <w:rFonts w:ascii="Arial" w:hAnsi="Arial" w:cs="Arial"/>
        </w:rPr>
        <w:t xml:space="preserve">Kontrola blaga v lasti Zavoda RS za blagovne rezerve </w:t>
      </w:r>
      <w:r w:rsidR="00616616">
        <w:rPr>
          <w:rFonts w:ascii="Arial" w:hAnsi="Arial" w:cs="Arial"/>
        </w:rPr>
        <w:t>za</w:t>
      </w:r>
      <w:r w:rsidR="009C36F5">
        <w:rPr>
          <w:rFonts w:ascii="Arial" w:hAnsi="Arial" w:cs="Arial"/>
        </w:rPr>
        <w:t xml:space="preserve"> obdobje </w:t>
      </w:r>
      <w:r w:rsidR="004451BC">
        <w:rPr>
          <w:rFonts w:ascii="Arial" w:hAnsi="Arial" w:cs="Arial"/>
        </w:rPr>
        <w:t>štirih</w:t>
      </w:r>
      <w:r w:rsidR="009C36F5">
        <w:rPr>
          <w:rFonts w:ascii="Arial" w:hAnsi="Arial" w:cs="Arial"/>
        </w:rPr>
        <w:t xml:space="preserve"> (</w:t>
      </w:r>
      <w:r w:rsidR="004451BC">
        <w:rPr>
          <w:rFonts w:ascii="Arial" w:hAnsi="Arial" w:cs="Arial"/>
        </w:rPr>
        <w:t>4</w:t>
      </w:r>
      <w:r w:rsidR="009C36F5">
        <w:rPr>
          <w:rFonts w:ascii="Arial" w:hAnsi="Arial" w:cs="Arial"/>
        </w:rPr>
        <w:t>) let</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7D370933" w:rsidR="009136FE" w:rsidRPr="00E2189E" w:rsidRDefault="009136FE" w:rsidP="00744162">
      <w:pPr>
        <w:pStyle w:val="Odstavekseznama"/>
        <w:widowControl w:val="0"/>
        <w:numPr>
          <w:ilvl w:val="0"/>
          <w:numId w:val="2"/>
        </w:numPr>
        <w:spacing w:line="240" w:lineRule="auto"/>
        <w:rPr>
          <w:rFonts w:ascii="Arial" w:hAnsi="Arial" w:cs="Arial"/>
        </w:rPr>
      </w:pPr>
      <w:r w:rsidRPr="00E2189E">
        <w:rPr>
          <w:rFonts w:ascii="Arial" w:hAnsi="Arial" w:cs="Arial"/>
        </w:rPr>
        <w:t xml:space="preserve">da se razpisna dokumentacija naročnika vodi pod številko: </w:t>
      </w:r>
      <w:r w:rsidR="000C370F" w:rsidRPr="00E2189E">
        <w:rPr>
          <w:rFonts w:ascii="Arial" w:hAnsi="Arial" w:cs="Arial"/>
        </w:rPr>
        <w:t>4302-0</w:t>
      </w:r>
      <w:r w:rsidR="00E2189E" w:rsidRPr="00E2189E">
        <w:rPr>
          <w:rFonts w:ascii="Arial" w:hAnsi="Arial" w:cs="Arial"/>
        </w:rPr>
        <w:t>010</w:t>
      </w:r>
      <w:r w:rsidR="000C370F" w:rsidRPr="00E2189E">
        <w:rPr>
          <w:rFonts w:ascii="Arial" w:hAnsi="Arial" w:cs="Arial"/>
        </w:rPr>
        <w:t>/202</w:t>
      </w:r>
      <w:r w:rsidR="00E2189E" w:rsidRPr="00E2189E">
        <w:rPr>
          <w:rFonts w:ascii="Arial" w:hAnsi="Arial" w:cs="Arial"/>
        </w:rPr>
        <w:t>6</w:t>
      </w:r>
      <w:r w:rsidR="000C370F" w:rsidRPr="00E2189E">
        <w:rPr>
          <w:rFonts w:ascii="Arial" w:hAnsi="Arial" w:cs="Arial"/>
        </w:rPr>
        <w:t>-2</w:t>
      </w:r>
      <w:r w:rsidRPr="00E2189E">
        <w:rPr>
          <w:rFonts w:ascii="Arial" w:hAnsi="Arial" w:cs="Arial"/>
        </w:rPr>
        <w:t xml:space="preserve"> (št. JN BR: </w:t>
      </w:r>
      <w:r w:rsidR="000C370F" w:rsidRPr="00E2189E">
        <w:rPr>
          <w:rFonts w:ascii="Arial" w:hAnsi="Arial" w:cs="Arial"/>
        </w:rPr>
        <w:t>202</w:t>
      </w:r>
      <w:r w:rsidR="00E2189E" w:rsidRPr="00E2189E">
        <w:rPr>
          <w:rFonts w:ascii="Arial" w:hAnsi="Arial" w:cs="Arial"/>
        </w:rPr>
        <w:t>6</w:t>
      </w:r>
      <w:r w:rsidR="000C370F" w:rsidRPr="00E2189E">
        <w:rPr>
          <w:rFonts w:ascii="Arial" w:hAnsi="Arial" w:cs="Arial"/>
        </w:rPr>
        <w:t>-</w:t>
      </w:r>
      <w:r w:rsidR="00E2189E" w:rsidRPr="00E2189E">
        <w:rPr>
          <w:rFonts w:ascii="Arial" w:hAnsi="Arial" w:cs="Arial"/>
        </w:rPr>
        <w:t>146</w:t>
      </w:r>
      <w:r w:rsidRPr="00E2189E">
        <w:rPr>
          <w:rFonts w:ascii="Arial" w:hAnsi="Arial" w:cs="Arial"/>
        </w:rPr>
        <w:t>);</w:t>
      </w:r>
    </w:p>
    <w:p w14:paraId="7FE9E840" w14:textId="28D0BC4C" w:rsidR="009136FE" w:rsidRPr="00EE2F8E" w:rsidRDefault="009136FE" w:rsidP="00744162">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43C3AA9" w:rsidR="009136FE" w:rsidRDefault="009136FE" w:rsidP="00744162">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0C370F">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1A78DF47" w14:textId="6675171A" w:rsidR="0075301A" w:rsidRDefault="009136FE" w:rsidP="00744162">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0375BCC6" w14:textId="77777777" w:rsidR="00164E86" w:rsidRPr="0045430C" w:rsidRDefault="00164E86" w:rsidP="00164E86">
      <w:pPr>
        <w:pStyle w:val="Odstavekseznama"/>
        <w:widowControl w:val="0"/>
        <w:spacing w:line="240" w:lineRule="auto"/>
        <w:ind w:left="360"/>
        <w:rPr>
          <w:rFonts w:ascii="Arial" w:hAnsi="Arial" w:cs="Arial"/>
        </w:rPr>
      </w:pPr>
    </w:p>
    <w:p w14:paraId="2050E352" w14:textId="77777777" w:rsidR="00F1689B" w:rsidRPr="009136FE" w:rsidRDefault="00F1689B" w:rsidP="00744162">
      <w:pPr>
        <w:pStyle w:val="Naslov1"/>
        <w:spacing w:before="0" w:after="0"/>
        <w:rPr>
          <w:szCs w:val="24"/>
        </w:rPr>
      </w:pPr>
      <w:bookmarkStart w:id="3" w:name="_Toc144474637"/>
      <w:bookmarkStart w:id="4" w:name="_Toc171496289"/>
      <w:bookmarkStart w:id="5" w:name="_Toc99019225"/>
      <w:r w:rsidRPr="009136FE">
        <w:rPr>
          <w:szCs w:val="24"/>
        </w:rPr>
        <w:t>SPLOŠNE DOLOČBE</w:t>
      </w:r>
      <w:bookmarkEnd w:id="3"/>
      <w:bookmarkEnd w:id="4"/>
    </w:p>
    <w:p w14:paraId="5A2D7205" w14:textId="77777777" w:rsidR="00F1689B" w:rsidRPr="000C370F" w:rsidRDefault="00F1689B" w:rsidP="00744162">
      <w:pPr>
        <w:jc w:val="center"/>
        <w:rPr>
          <w:i/>
          <w:color w:val="A6A6A6" w:themeColor="background1" w:themeShade="A6"/>
          <w:sz w:val="18"/>
          <w:szCs w:val="18"/>
        </w:rPr>
      </w:pPr>
      <w:r w:rsidRPr="000C370F">
        <w:rPr>
          <w:i/>
          <w:color w:val="A6A6A6" w:themeColor="background1" w:themeShade="A6"/>
          <w:sz w:val="18"/>
          <w:szCs w:val="18"/>
        </w:rPr>
        <w:t>(uporabi se če je izvajalec skupina sodelujočih podjetij in se prilagodi na konkreten primer)</w:t>
      </w:r>
      <w:bookmarkEnd w:id="5"/>
    </w:p>
    <w:p w14:paraId="1C7C0143" w14:textId="77777777" w:rsidR="00F1689B" w:rsidRPr="008E036E" w:rsidRDefault="00F1689B" w:rsidP="00744162">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5C4919D7" w14:textId="77777777" w:rsidR="00F1689B" w:rsidRPr="000C370F" w:rsidRDefault="00F1689B" w:rsidP="00744162">
      <w:pPr>
        <w:widowControl w:val="0"/>
        <w:rPr>
          <w:rFonts w:cs="Arial"/>
        </w:rPr>
      </w:pPr>
      <w:r w:rsidRPr="000C370F">
        <w:rPr>
          <w:rFonts w:cs="Arial"/>
        </w:rPr>
        <w:t xml:space="preserve">Izvajalec je podjetje ali skupina sodelujočih podjetij, ki so skupaj oddali ponudbo in prevzeli javno naročilo za izvedbo storitve po tej pogodbi. </w:t>
      </w:r>
    </w:p>
    <w:p w14:paraId="7B713747" w14:textId="77777777" w:rsidR="00F1689B" w:rsidRPr="000C370F" w:rsidRDefault="00F1689B" w:rsidP="00744162">
      <w:pPr>
        <w:widowControl w:val="0"/>
        <w:rPr>
          <w:rFonts w:cs="Arial"/>
        </w:rPr>
      </w:pPr>
    </w:p>
    <w:p w14:paraId="41628765" w14:textId="77777777" w:rsidR="00F1689B" w:rsidRPr="000C370F" w:rsidRDefault="00F1689B" w:rsidP="00744162">
      <w:pPr>
        <w:widowControl w:val="0"/>
        <w:rPr>
          <w:rFonts w:cs="Arial"/>
        </w:rPr>
      </w:pPr>
      <w:r w:rsidRPr="000C370F">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7BF0F70B" w14:textId="77777777" w:rsidR="00F1689B" w:rsidRPr="000C370F" w:rsidRDefault="00F1689B" w:rsidP="00744162">
      <w:pPr>
        <w:widowControl w:val="0"/>
        <w:rPr>
          <w:rFonts w:cs="Arial"/>
        </w:rPr>
      </w:pPr>
    </w:p>
    <w:p w14:paraId="5B603189" w14:textId="79ED609C" w:rsidR="0075301A" w:rsidRPr="0045430C" w:rsidRDefault="00F1689B" w:rsidP="00744162">
      <w:pPr>
        <w:widowControl w:val="0"/>
        <w:rPr>
          <w:rFonts w:cs="Arial"/>
          <w:i/>
          <w:color w:val="A6A6A6" w:themeColor="background1" w:themeShade="A6"/>
          <w:sz w:val="18"/>
          <w:szCs w:val="18"/>
        </w:rPr>
      </w:pPr>
      <w:r w:rsidRPr="000C370F">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0C370F">
        <w:rPr>
          <w:rFonts w:cs="Arial"/>
          <w:i/>
          <w:color w:val="A6A6A6" w:themeColor="background1" w:themeShade="A6"/>
          <w:sz w:val="18"/>
          <w:szCs w:val="18"/>
        </w:rPr>
        <w:t>(uporabimo, če imamo podizvajalce)</w:t>
      </w:r>
    </w:p>
    <w:p w14:paraId="1CE75616" w14:textId="77777777" w:rsidR="009136FE" w:rsidRPr="00721538" w:rsidRDefault="009136FE" w:rsidP="00744162"/>
    <w:p w14:paraId="07E08C1B" w14:textId="68C21B7C" w:rsidR="00F1689B" w:rsidRDefault="00F1689B" w:rsidP="00744162">
      <w:pPr>
        <w:pStyle w:val="Naslov1"/>
        <w:spacing w:before="0" w:after="0"/>
        <w:rPr>
          <w:szCs w:val="24"/>
        </w:rPr>
      </w:pPr>
      <w:bookmarkStart w:id="6" w:name="_Toc99019226"/>
      <w:bookmarkStart w:id="7" w:name="_Toc144474638"/>
      <w:bookmarkStart w:id="8" w:name="_Toc171496290"/>
      <w:r w:rsidRPr="008E036E">
        <w:rPr>
          <w:szCs w:val="24"/>
        </w:rPr>
        <w:t>PREDMET POGODBE</w:t>
      </w:r>
      <w:bookmarkEnd w:id="6"/>
      <w:bookmarkEnd w:id="7"/>
      <w:bookmarkEnd w:id="8"/>
    </w:p>
    <w:p w14:paraId="79A55676" w14:textId="77777777" w:rsidR="000C370F" w:rsidRPr="000C370F" w:rsidRDefault="000C370F" w:rsidP="00744162"/>
    <w:p w14:paraId="549BEEEF" w14:textId="77777777" w:rsidR="00F1689B" w:rsidRPr="00FB7524" w:rsidRDefault="00F1689B" w:rsidP="00744162">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0972F9B5" w14:textId="0A5C1070" w:rsidR="00861021" w:rsidRPr="00861021" w:rsidRDefault="00F1689B" w:rsidP="002E37F1">
      <w:pPr>
        <w:widowControl w:val="0"/>
        <w:rPr>
          <w:i/>
          <w:color w:val="A6A6A6" w:themeColor="background1" w:themeShade="A6"/>
          <w:sz w:val="18"/>
          <w:szCs w:val="18"/>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0C370F">
        <w:rPr>
          <w:rFonts w:cs="Arial"/>
        </w:rPr>
        <w:t xml:space="preserve">»Kontrola blaga v lasti Zavoda RS za blagovne rezerve </w:t>
      </w:r>
      <w:r w:rsidR="00616616">
        <w:rPr>
          <w:rFonts w:cs="Arial"/>
        </w:rPr>
        <w:t>z</w:t>
      </w:r>
      <w:r w:rsidR="000C370F">
        <w:rPr>
          <w:rFonts w:cs="Arial"/>
        </w:rPr>
        <w:t xml:space="preserve">a obdobje </w:t>
      </w:r>
      <w:r w:rsidR="002E37F1">
        <w:rPr>
          <w:rFonts w:cs="Arial"/>
        </w:rPr>
        <w:t>štirih</w:t>
      </w:r>
      <w:r w:rsidR="000C370F">
        <w:rPr>
          <w:rFonts w:cs="Arial"/>
        </w:rPr>
        <w:t xml:space="preserve"> </w:t>
      </w:r>
      <w:r w:rsidR="002E37F1">
        <w:rPr>
          <w:rFonts w:cs="Arial"/>
        </w:rPr>
        <w:t>4</w:t>
      </w:r>
      <w:r w:rsidR="000C370F">
        <w:rPr>
          <w:rFonts w:cs="Arial"/>
        </w:rPr>
        <w:t>) let</w:t>
      </w:r>
      <w:r w:rsidR="002E37F1">
        <w:rPr>
          <w:rFonts w:cs="Arial"/>
        </w:rPr>
        <w:t>.</w:t>
      </w:r>
    </w:p>
    <w:p w14:paraId="379BC111" w14:textId="77777777" w:rsidR="000C370F" w:rsidRDefault="000C370F" w:rsidP="00744162">
      <w:pPr>
        <w:widowControl w:val="0"/>
        <w:rPr>
          <w:rFonts w:cs="Arial"/>
        </w:rPr>
      </w:pPr>
    </w:p>
    <w:p w14:paraId="40C6F594" w14:textId="12A5644F" w:rsidR="00F1689B" w:rsidRPr="000C370F" w:rsidRDefault="00F1689B" w:rsidP="00744162">
      <w:pPr>
        <w:widowControl w:val="0"/>
        <w:rPr>
          <w:rFonts w:cs="Arial"/>
        </w:rPr>
      </w:pPr>
      <w:r w:rsidRPr="000C370F">
        <w:rPr>
          <w:rFonts w:cs="Arial"/>
        </w:rPr>
        <w:t>Predmet pogodbe je podrobneje sp</w:t>
      </w:r>
      <w:r w:rsidR="000C370F" w:rsidRPr="000C370F">
        <w:rPr>
          <w:rFonts w:cs="Arial"/>
        </w:rPr>
        <w:t>ecificiran v obrazcu OBR – 2.18 (</w:t>
      </w:r>
      <w:r w:rsidRPr="000C370F">
        <w:rPr>
          <w:rFonts w:cs="Arial"/>
        </w:rPr>
        <w:t>Vrsta in opis predmeta ali Tehnična specifikacija</w:t>
      </w:r>
      <w:r w:rsidR="000C370F" w:rsidRPr="000C370F">
        <w:rPr>
          <w:rFonts w:cs="Arial"/>
        </w:rPr>
        <w:t>)</w:t>
      </w:r>
      <w:r w:rsidRPr="000C370F">
        <w:rPr>
          <w:rFonts w:cs="Arial"/>
        </w:rPr>
        <w:t xml:space="preserve"> in obrazcu OBR – </w:t>
      </w:r>
      <w:r w:rsidR="000C370F" w:rsidRPr="000C370F">
        <w:rPr>
          <w:rFonts w:cs="Arial"/>
        </w:rPr>
        <w:t>2.19 (</w:t>
      </w:r>
      <w:r w:rsidRPr="000C370F">
        <w:rPr>
          <w:rFonts w:cs="Arial"/>
        </w:rPr>
        <w:t>Predračun</w:t>
      </w:r>
      <w:r w:rsidR="000C370F" w:rsidRPr="000C370F">
        <w:rPr>
          <w:rFonts w:cs="Arial"/>
        </w:rPr>
        <w:t>)</w:t>
      </w:r>
      <w:r w:rsidRPr="000C370F">
        <w:rPr>
          <w:rFonts w:cs="Arial"/>
        </w:rPr>
        <w:t xml:space="preserve">, ki sta priloga te pogodbe in njen sestavni del. </w:t>
      </w:r>
    </w:p>
    <w:p w14:paraId="2BC7F6D9" w14:textId="77777777" w:rsidR="00F1689B" w:rsidRDefault="00F1689B" w:rsidP="00744162">
      <w:pPr>
        <w:widowControl w:val="0"/>
        <w:rPr>
          <w:rFonts w:cs="Arial"/>
        </w:rPr>
      </w:pPr>
    </w:p>
    <w:p w14:paraId="3155B2A2" w14:textId="77777777" w:rsidR="00F1689B" w:rsidRPr="00D938ED" w:rsidRDefault="00F1689B" w:rsidP="00744162">
      <w:pPr>
        <w:widowControl w:val="0"/>
        <w:rPr>
          <w:rFonts w:cs="Arial"/>
        </w:rPr>
      </w:pPr>
      <w:r w:rsidRPr="00D938ED">
        <w:rPr>
          <w:rFonts w:cs="Arial"/>
        </w:rPr>
        <w:t>Razpisna in ponudbena dokumentacija sta sestavni del te pogodbe.</w:t>
      </w:r>
    </w:p>
    <w:p w14:paraId="3FB2B57C" w14:textId="77777777" w:rsidR="00F1689B" w:rsidRPr="00D938ED" w:rsidRDefault="00F1689B" w:rsidP="00744162">
      <w:pPr>
        <w:widowControl w:val="0"/>
        <w:rPr>
          <w:rFonts w:cs="Arial"/>
        </w:rPr>
      </w:pPr>
    </w:p>
    <w:p w14:paraId="676209A2" w14:textId="16E958A6" w:rsidR="0075301A" w:rsidRDefault="00F1689B" w:rsidP="00744162">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7938F274" w14:textId="77777777" w:rsidR="00164E86" w:rsidRDefault="00164E86" w:rsidP="00744162">
      <w:pPr>
        <w:widowControl w:val="0"/>
        <w:rPr>
          <w:rFonts w:cs="Arial"/>
        </w:rPr>
      </w:pPr>
    </w:p>
    <w:p w14:paraId="5CE3A7F5" w14:textId="77777777" w:rsidR="00F1689B" w:rsidRDefault="00F1689B" w:rsidP="00744162">
      <w:pPr>
        <w:pStyle w:val="Naslov1"/>
        <w:spacing w:before="0" w:after="0"/>
      </w:pPr>
      <w:bookmarkStart w:id="9" w:name="_Toc144474639"/>
      <w:bookmarkStart w:id="10" w:name="_Toc171496291"/>
      <w:bookmarkStart w:id="11" w:name="_Toc99019227"/>
      <w:r w:rsidRPr="0075301A">
        <w:t>PODIZVAJALCI</w:t>
      </w:r>
      <w:bookmarkEnd w:id="9"/>
      <w:bookmarkEnd w:id="10"/>
      <w:r w:rsidRPr="0075301A">
        <w:t xml:space="preserve"> </w:t>
      </w:r>
    </w:p>
    <w:p w14:paraId="24AF37F3" w14:textId="54452CF6" w:rsidR="00F1689B" w:rsidRPr="00616616" w:rsidRDefault="00F1689B" w:rsidP="00744162">
      <w:pPr>
        <w:rPr>
          <w:i/>
          <w:color w:val="A6A6A6" w:themeColor="background1" w:themeShade="A6"/>
          <w:sz w:val="18"/>
          <w:szCs w:val="18"/>
        </w:rPr>
      </w:pPr>
      <w:r w:rsidRPr="00616616">
        <w:rPr>
          <w:i/>
          <w:color w:val="A6A6A6" w:themeColor="background1" w:themeShade="A6"/>
          <w:sz w:val="18"/>
          <w:szCs w:val="18"/>
        </w:rPr>
        <w:t xml:space="preserve">(uporabiti, če izvajalec nastopa s podizvajalcem, </w:t>
      </w:r>
      <w:r w:rsidRPr="00616616">
        <w:rPr>
          <w:i/>
          <w:iCs/>
          <w:color w:val="A6A6A6" w:themeColor="background1" w:themeShade="A6"/>
          <w:sz w:val="18"/>
          <w:szCs w:val="18"/>
        </w:rPr>
        <w:t>pri sklepanju pogodbe smiselno prilagoditi)</w:t>
      </w:r>
      <w:bookmarkEnd w:id="11"/>
    </w:p>
    <w:p w14:paraId="710225DD" w14:textId="77777777" w:rsidR="00F1689B" w:rsidRPr="00943C50"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A737F26" w14:textId="77777777" w:rsidR="00F1689B" w:rsidRPr="00B31411" w:rsidRDefault="00F1689B" w:rsidP="00744162">
      <w:pPr>
        <w:widowControl w:val="0"/>
        <w:rPr>
          <w:rFonts w:cs="Arial"/>
        </w:rPr>
      </w:pPr>
      <w:r w:rsidRPr="00B31411">
        <w:rPr>
          <w:rFonts w:cs="Arial"/>
        </w:rPr>
        <w:t xml:space="preserve">Izvajalec bo javno naročilo, ki je predmet te pogodbe, izpolnil brez podizvajalcev. </w:t>
      </w:r>
    </w:p>
    <w:p w14:paraId="3BE1DC5A" w14:textId="77777777" w:rsidR="00F1689B" w:rsidRPr="00616616" w:rsidRDefault="00F1689B" w:rsidP="00744162">
      <w:pPr>
        <w:widowControl w:val="0"/>
        <w:rPr>
          <w:i/>
          <w:iCs/>
          <w:color w:val="A6A6A6" w:themeColor="background1" w:themeShade="A6"/>
          <w:sz w:val="18"/>
          <w:szCs w:val="18"/>
        </w:rPr>
      </w:pPr>
      <w:r w:rsidRPr="00616616">
        <w:rPr>
          <w:i/>
          <w:iCs/>
          <w:color w:val="A6A6A6" w:themeColor="background1" w:themeShade="A6"/>
          <w:sz w:val="18"/>
          <w:szCs w:val="18"/>
        </w:rPr>
        <w:t>(ali)</w:t>
      </w:r>
    </w:p>
    <w:p w14:paraId="41DCAE9A" w14:textId="6A2A8AA1" w:rsidR="00F1689B" w:rsidRPr="00901E8E" w:rsidRDefault="00F1689B" w:rsidP="00744162">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616616">
        <w:rPr>
          <w:rFonts w:cs="Arial"/>
          <w:i/>
          <w:iCs/>
          <w:color w:val="A6A6A6" w:themeColor="background1" w:themeShade="A6"/>
          <w:sz w:val="18"/>
          <w:szCs w:val="18"/>
        </w:rPr>
        <w:t>(navede se naziv in naslov podizvajalcev)</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4A231267" w14:textId="77777777" w:rsidR="00F1689B" w:rsidRPr="00943C50"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lastRenderedPageBreak/>
        <w:t>člen</w:t>
      </w:r>
    </w:p>
    <w:p w14:paraId="3E85C5B2" w14:textId="77777777" w:rsidR="00F1689B" w:rsidRPr="00B31411" w:rsidRDefault="00F1689B" w:rsidP="00744162">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2CFE140F" w14:textId="77777777" w:rsidR="00F1689B" w:rsidRPr="00B31411" w:rsidRDefault="00F1689B" w:rsidP="00744162">
      <w:pPr>
        <w:rPr>
          <w:rFonts w:asciiTheme="majorHAnsi" w:hAnsiTheme="majorHAnsi" w:cstheme="majorHAnsi"/>
          <w:lang w:eastAsia="x-none"/>
        </w:rPr>
      </w:pPr>
    </w:p>
    <w:p w14:paraId="2A54477C"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7E47372F" w14:textId="77777777" w:rsidR="00F1689B" w:rsidRPr="00616616" w:rsidRDefault="00F1689B" w:rsidP="00744162">
      <w:pPr>
        <w:widowControl w:val="0"/>
        <w:rPr>
          <w:rFonts w:cs="Arial"/>
          <w:color w:val="A6A6A6" w:themeColor="background1" w:themeShade="A6"/>
        </w:rPr>
      </w:pPr>
      <w:r w:rsidRPr="00FC78AF">
        <w:rPr>
          <w:rFonts w:cs="Arial"/>
        </w:rPr>
        <w:t>Podizvajalec</w:t>
      </w:r>
      <w:r>
        <w:rPr>
          <w:rFonts w:cs="Arial"/>
        </w:rPr>
        <w:t>(-i)</w:t>
      </w:r>
      <w:r w:rsidRPr="00FC78AF">
        <w:rPr>
          <w:rFonts w:cs="Arial"/>
        </w:rPr>
        <w:t xml:space="preserve">_________________ </w:t>
      </w:r>
      <w:r w:rsidRPr="00616616">
        <w:rPr>
          <w:rFonts w:cs="Arial"/>
          <w:i/>
          <w:iCs/>
          <w:color w:val="A6A6A6" w:themeColor="background1" w:themeShade="A6"/>
          <w:sz w:val="18"/>
          <w:szCs w:val="18"/>
        </w:rPr>
        <w:t>(navesti naziv)</w:t>
      </w:r>
      <w:r w:rsidRPr="00616616">
        <w:rPr>
          <w:rFonts w:cs="Arial"/>
          <w:color w:val="A6A6A6" w:themeColor="background1" w:themeShade="A6"/>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r w:rsidRPr="00616616">
        <w:rPr>
          <w:rFonts w:cs="Arial"/>
          <w:i/>
          <w:iCs/>
          <w:color w:val="A6A6A6" w:themeColor="background1" w:themeShade="A6"/>
          <w:sz w:val="18"/>
          <w:szCs w:val="18"/>
        </w:rPr>
        <w:t>(uporabimo če podizvajalec zahteva neposredno plačilo)</w:t>
      </w:r>
    </w:p>
    <w:p w14:paraId="0D1D0FCC" w14:textId="77777777" w:rsidR="00F1689B" w:rsidRPr="00B31411" w:rsidRDefault="00F1689B" w:rsidP="00744162">
      <w:pPr>
        <w:widowControl w:val="0"/>
        <w:rPr>
          <w:rFonts w:cs="Arial"/>
          <w:i/>
          <w:iCs/>
          <w:sz w:val="18"/>
          <w:szCs w:val="18"/>
        </w:rPr>
      </w:pPr>
    </w:p>
    <w:p w14:paraId="2EF3B331" w14:textId="1CE09D20" w:rsidR="00F1689B" w:rsidRPr="00FC78AF" w:rsidRDefault="00F1689B" w:rsidP="00744162">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p>
    <w:p w14:paraId="562E2D79" w14:textId="77777777" w:rsidR="00F1689B" w:rsidRPr="00B31411" w:rsidRDefault="00F1689B" w:rsidP="00744162">
      <w:pPr>
        <w:numPr>
          <w:ilvl w:val="12"/>
          <w:numId w:val="0"/>
        </w:numPr>
        <w:rPr>
          <w:rFonts w:asciiTheme="majorHAnsi" w:hAnsiTheme="majorHAnsi" w:cstheme="majorHAnsi"/>
          <w:lang w:eastAsia="x-none"/>
        </w:rPr>
      </w:pPr>
    </w:p>
    <w:p w14:paraId="44937085" w14:textId="77777777" w:rsidR="00F1689B" w:rsidRPr="00B31411" w:rsidRDefault="00F1689B" w:rsidP="00744162">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675077EE" w14:textId="77777777" w:rsidR="00F1689B" w:rsidRPr="00B31411" w:rsidRDefault="00F1689B" w:rsidP="00744162">
      <w:pPr>
        <w:numPr>
          <w:ilvl w:val="12"/>
          <w:numId w:val="0"/>
        </w:numPr>
        <w:rPr>
          <w:rFonts w:asciiTheme="majorHAnsi" w:hAnsiTheme="majorHAnsi" w:cstheme="majorHAnsi"/>
          <w:lang w:eastAsia="x-none"/>
        </w:rPr>
      </w:pPr>
    </w:p>
    <w:p w14:paraId="1515C898"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bookmarkStart w:id="12" w:name="_Hlk103327239"/>
      <w:r w:rsidRPr="00B31411">
        <w:rPr>
          <w:rFonts w:asciiTheme="minorHAnsi" w:hAnsiTheme="minorHAnsi" w:cstheme="minorBidi"/>
          <w:b/>
          <w:bCs/>
        </w:rPr>
        <w:t>člen</w:t>
      </w:r>
    </w:p>
    <w:bookmarkEnd w:id="12"/>
    <w:p w14:paraId="7FBD2E9B" w14:textId="77777777" w:rsidR="00F1689B" w:rsidRPr="00B31411" w:rsidRDefault="00F1689B" w:rsidP="00744162">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17B1E3C7" w14:textId="77777777" w:rsidR="00F1689B" w:rsidRPr="00B31411" w:rsidRDefault="00F1689B" w:rsidP="00744162">
      <w:pPr>
        <w:rPr>
          <w:rFonts w:asciiTheme="majorHAnsi" w:hAnsiTheme="majorHAnsi" w:cstheme="majorHAnsi"/>
          <w:lang w:eastAsia="x-none"/>
        </w:rPr>
      </w:pPr>
    </w:p>
    <w:p w14:paraId="1E7BF953" w14:textId="58E5524D" w:rsidR="00F1689B" w:rsidRPr="00B31411" w:rsidRDefault="00F1689B" w:rsidP="00744162">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616616">
        <w:rPr>
          <w:rFonts w:asciiTheme="majorHAnsi" w:hAnsiTheme="majorHAnsi" w:cstheme="majorHAnsi"/>
          <w:lang w:eastAsia="x-none"/>
        </w:rPr>
        <w:t xml:space="preserve">bo </w:t>
      </w:r>
      <w:r w:rsidRPr="00B31411">
        <w:rPr>
          <w:rFonts w:asciiTheme="majorHAnsi" w:hAnsiTheme="majorHAnsi" w:cstheme="majorHAnsi"/>
          <w:lang w:eastAsia="x-none"/>
        </w:rPr>
        <w:t>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1518A931" w14:textId="77777777" w:rsidR="00F1689B" w:rsidRPr="00B31411" w:rsidRDefault="00F1689B" w:rsidP="00744162">
      <w:pPr>
        <w:rPr>
          <w:rFonts w:asciiTheme="majorHAnsi" w:hAnsiTheme="majorHAnsi" w:cstheme="majorHAnsi"/>
          <w:lang w:eastAsia="x-none"/>
        </w:rPr>
      </w:pPr>
    </w:p>
    <w:p w14:paraId="6E1F6D94"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46BBAA1F" w14:textId="77777777" w:rsidR="00F1689B" w:rsidRPr="00B31411" w:rsidRDefault="00F1689B" w:rsidP="00744162">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287A3BB5" w14:textId="77777777" w:rsidR="00F1689B" w:rsidRPr="00B31411" w:rsidRDefault="00F1689B" w:rsidP="00744162">
      <w:pPr>
        <w:widowControl w:val="0"/>
        <w:rPr>
          <w:rFonts w:cs="Arial"/>
          <w:i/>
          <w:iCs/>
          <w:sz w:val="18"/>
          <w:szCs w:val="18"/>
        </w:rPr>
      </w:pPr>
    </w:p>
    <w:p w14:paraId="74515D6D"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707A1428" w14:textId="77777777" w:rsidR="00F1689B" w:rsidRPr="00FC78AF" w:rsidRDefault="00F1689B" w:rsidP="00744162">
      <w:pPr>
        <w:widowControl w:val="0"/>
        <w:rPr>
          <w:rFonts w:cs="Arial"/>
        </w:rPr>
      </w:pPr>
      <w:r w:rsidRPr="00FC78AF">
        <w:rPr>
          <w:rFonts w:cs="Arial"/>
        </w:rPr>
        <w:t>Ker podizvajalec</w:t>
      </w:r>
      <w:r>
        <w:rPr>
          <w:rFonts w:cs="Arial"/>
        </w:rPr>
        <w:t>(-i)</w:t>
      </w:r>
      <w:r w:rsidRPr="00FC78AF">
        <w:rPr>
          <w:rFonts w:cs="Arial"/>
        </w:rPr>
        <w:t xml:space="preserve"> _________________ </w:t>
      </w:r>
      <w:r w:rsidRPr="00616616">
        <w:rPr>
          <w:rFonts w:cs="Arial"/>
          <w:i/>
          <w:color w:val="A6A6A6" w:themeColor="background1" w:themeShade="A6"/>
          <w:sz w:val="18"/>
          <w:szCs w:val="18"/>
        </w:rPr>
        <w:t>(navesti naziv)</w:t>
      </w:r>
      <w:r w:rsidRPr="00616616">
        <w:rPr>
          <w:rFonts w:cs="Arial"/>
          <w:color w:val="A6A6A6" w:themeColor="background1" w:themeShade="A6"/>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(-ev)</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16644296" w14:textId="77777777" w:rsidR="00F1689B" w:rsidRPr="00B31411" w:rsidRDefault="00F1689B" w:rsidP="00744162">
      <w:pPr>
        <w:widowControl w:val="0"/>
        <w:rPr>
          <w:rFonts w:cs="Arial"/>
        </w:rPr>
      </w:pPr>
    </w:p>
    <w:p w14:paraId="1F5B384E" w14:textId="77777777" w:rsidR="00F1689B" w:rsidRPr="00616616" w:rsidRDefault="00F1689B" w:rsidP="00744162">
      <w:pPr>
        <w:widowControl w:val="0"/>
        <w:rPr>
          <w:rFonts w:cs="Arial"/>
          <w:i/>
          <w:iCs/>
          <w:color w:val="A6A6A6" w:themeColor="background1" w:themeShade="A6"/>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616616">
        <w:rPr>
          <w:rFonts w:cs="Arial"/>
          <w:i/>
          <w:iCs/>
          <w:color w:val="A6A6A6" w:themeColor="background1" w:themeShade="A6"/>
          <w:sz w:val="18"/>
          <w:szCs w:val="18"/>
        </w:rPr>
        <w:t>(uporabimo če podizvajalec ne zahteva neposredno plačilo)</w:t>
      </w:r>
    </w:p>
    <w:p w14:paraId="098BCA94" w14:textId="77777777" w:rsidR="00F1689B" w:rsidRPr="0083691E" w:rsidRDefault="00F1689B" w:rsidP="00744162">
      <w:pPr>
        <w:widowControl w:val="0"/>
        <w:rPr>
          <w:rFonts w:cs="Arial"/>
          <w:iCs/>
          <w:sz w:val="20"/>
          <w:szCs w:val="20"/>
        </w:rPr>
      </w:pPr>
    </w:p>
    <w:p w14:paraId="52E732C2"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4A3904A1" w14:textId="4A2E4335" w:rsidR="00616616" w:rsidRDefault="00F1689B" w:rsidP="00744162">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29429225" w14:textId="77777777" w:rsidR="00363F87" w:rsidRPr="0045430C" w:rsidRDefault="00363F87" w:rsidP="00744162">
      <w:pPr>
        <w:rPr>
          <w:rFonts w:asciiTheme="majorHAnsi" w:hAnsiTheme="majorHAnsi" w:cstheme="majorHAnsi"/>
          <w:lang w:eastAsia="x-none"/>
        </w:rPr>
      </w:pPr>
    </w:p>
    <w:p w14:paraId="37775AC3" w14:textId="77777777" w:rsidR="00F1689B" w:rsidRDefault="00F1689B" w:rsidP="00744162">
      <w:pPr>
        <w:pStyle w:val="Naslov1"/>
        <w:spacing w:before="0" w:after="0"/>
        <w:rPr>
          <w:rFonts w:asciiTheme="minorHAnsi" w:hAnsiTheme="minorHAnsi" w:cstheme="minorHAnsi"/>
          <w:szCs w:val="24"/>
        </w:rPr>
      </w:pPr>
      <w:bookmarkStart w:id="13" w:name="_Toc144474640"/>
      <w:bookmarkStart w:id="14" w:name="_Toc171496292"/>
      <w:r>
        <w:rPr>
          <w:rFonts w:asciiTheme="minorHAnsi" w:hAnsiTheme="minorHAnsi" w:cstheme="minorHAnsi"/>
          <w:szCs w:val="24"/>
        </w:rPr>
        <w:t>POGODBENI ROK</w:t>
      </w:r>
      <w:bookmarkEnd w:id="13"/>
      <w:bookmarkEnd w:id="14"/>
    </w:p>
    <w:p w14:paraId="1381C823"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6B80FE0" w14:textId="36160F65" w:rsidR="00616616" w:rsidRDefault="00616616" w:rsidP="00744162">
      <w:pPr>
        <w:rPr>
          <w:rFonts w:asciiTheme="minorHAnsi" w:hAnsiTheme="minorHAnsi" w:cstheme="minorHAnsi"/>
        </w:rPr>
      </w:pPr>
      <w:r w:rsidRPr="00657A76">
        <w:rPr>
          <w:rFonts w:asciiTheme="minorHAnsi" w:hAnsiTheme="minorHAnsi" w:cstheme="minorHAnsi"/>
        </w:rPr>
        <w:t>Pogodba se sklepa za obdobje</w:t>
      </w:r>
      <w:r>
        <w:rPr>
          <w:rFonts w:asciiTheme="minorHAnsi" w:hAnsiTheme="minorHAnsi" w:cstheme="minorHAnsi"/>
        </w:rPr>
        <w:t xml:space="preserve"> </w:t>
      </w:r>
      <w:r w:rsidR="00F03C93">
        <w:rPr>
          <w:rFonts w:asciiTheme="minorHAnsi" w:hAnsiTheme="minorHAnsi" w:cstheme="minorHAnsi"/>
        </w:rPr>
        <w:t>štiri</w:t>
      </w:r>
      <w:r w:rsidR="008247AC">
        <w:rPr>
          <w:rFonts w:asciiTheme="minorHAnsi" w:hAnsiTheme="minorHAnsi" w:cstheme="minorHAnsi"/>
        </w:rPr>
        <w:t>h</w:t>
      </w:r>
      <w:r>
        <w:rPr>
          <w:rFonts w:asciiTheme="minorHAnsi" w:hAnsiTheme="minorHAnsi" w:cstheme="minorHAnsi"/>
        </w:rPr>
        <w:t xml:space="preserve"> (</w:t>
      </w:r>
      <w:r w:rsidR="00F03C93">
        <w:rPr>
          <w:rFonts w:asciiTheme="minorHAnsi" w:hAnsiTheme="minorHAnsi" w:cstheme="minorHAnsi"/>
        </w:rPr>
        <w:t>4</w:t>
      </w:r>
      <w:r>
        <w:rPr>
          <w:rFonts w:asciiTheme="minorHAnsi" w:hAnsiTheme="minorHAnsi" w:cstheme="minorHAnsi"/>
        </w:rPr>
        <w:t>) let</w:t>
      </w:r>
      <w:r w:rsidR="002561D6">
        <w:rPr>
          <w:rFonts w:asciiTheme="minorHAnsi" w:hAnsiTheme="minorHAnsi" w:cstheme="minorHAnsi"/>
        </w:rPr>
        <w:t xml:space="preserve">, pri čemer se storitev po tej pogodbi lahko prične izvajati od vključno 3. 12. 2026 naprej. </w:t>
      </w:r>
      <w:r w:rsidR="008247AC">
        <w:rPr>
          <w:rFonts w:asciiTheme="minorHAnsi" w:hAnsiTheme="minorHAnsi" w:cstheme="minorHAnsi"/>
        </w:rPr>
        <w:t xml:space="preserve"> </w:t>
      </w:r>
    </w:p>
    <w:p w14:paraId="42BF0C38" w14:textId="77777777" w:rsidR="00EA1F46" w:rsidRDefault="00EA1F46" w:rsidP="00744162">
      <w:pPr>
        <w:rPr>
          <w:rFonts w:cs="Arial"/>
        </w:rPr>
      </w:pPr>
    </w:p>
    <w:p w14:paraId="6BFEB329" w14:textId="077F8933" w:rsidR="00616616" w:rsidRDefault="00616616" w:rsidP="00744162">
      <w:pPr>
        <w:rPr>
          <w:rFonts w:cs="Arial"/>
        </w:rPr>
      </w:pPr>
      <w:r>
        <w:rPr>
          <w:rFonts w:cs="Arial"/>
        </w:rPr>
        <w:t xml:space="preserve">Naročnik bo sukcesivno in na podlagi dejanskih potreb </w:t>
      </w:r>
      <w:r w:rsidRPr="005C0EA0">
        <w:rPr>
          <w:rFonts w:cs="Arial"/>
        </w:rPr>
        <w:t>izvajalcu naroč</w:t>
      </w:r>
      <w:r>
        <w:rPr>
          <w:rFonts w:cs="Arial"/>
        </w:rPr>
        <w:t>i</w:t>
      </w:r>
      <w:r w:rsidRPr="005C0EA0">
        <w:rPr>
          <w:rFonts w:cs="Arial"/>
        </w:rPr>
        <w:t xml:space="preserve">l </w:t>
      </w:r>
      <w:r>
        <w:rPr>
          <w:rFonts w:cs="Arial"/>
        </w:rPr>
        <w:t>posamično storitev. Naročnik storitve naroča</w:t>
      </w:r>
      <w:r w:rsidRPr="005C0EA0">
        <w:rPr>
          <w:rFonts w:cs="Arial"/>
        </w:rPr>
        <w:t xml:space="preserve"> pisno na elektronski naslov _________________. </w:t>
      </w:r>
      <w:r>
        <w:rPr>
          <w:rFonts w:cs="Arial"/>
        </w:rPr>
        <w:t xml:space="preserve">V pisnih naročilih bo navedena: vrsta storitve, datum in čas izvajanja storitve </w:t>
      </w:r>
      <w:r w:rsidRPr="005C0EA0">
        <w:rPr>
          <w:rFonts w:cs="Arial"/>
        </w:rPr>
        <w:t>ter lokacij</w:t>
      </w:r>
      <w:r>
        <w:rPr>
          <w:rFonts w:cs="Arial"/>
        </w:rPr>
        <w:t>a, kjer se storitev izvaja.</w:t>
      </w:r>
    </w:p>
    <w:p w14:paraId="252C21E9" w14:textId="77777777" w:rsidR="00616616" w:rsidRDefault="00616616" w:rsidP="00744162">
      <w:pPr>
        <w:rPr>
          <w:rFonts w:cs="Arial"/>
        </w:rPr>
      </w:pPr>
    </w:p>
    <w:p w14:paraId="291D9E6B" w14:textId="77777777" w:rsidR="00616616" w:rsidRPr="005C0EA0" w:rsidRDefault="00616616" w:rsidP="00744162">
      <w:pPr>
        <w:rPr>
          <w:rFonts w:cs="Arial"/>
        </w:rPr>
      </w:pPr>
      <w:r w:rsidRPr="00D67B19">
        <w:rPr>
          <w:rFonts w:cs="Arial"/>
        </w:rPr>
        <w:lastRenderedPageBreak/>
        <w:t>Odzivni čas izvajalca (</w:t>
      </w:r>
      <w:r>
        <w:rPr>
          <w:rFonts w:cs="Arial"/>
        </w:rPr>
        <w:t xml:space="preserve">vključno s </w:t>
      </w:r>
      <w:r w:rsidRPr="00D67B19">
        <w:rPr>
          <w:rFonts w:cs="Arial"/>
        </w:rPr>
        <w:t>čas</w:t>
      </w:r>
      <w:r>
        <w:rPr>
          <w:rFonts w:cs="Arial"/>
        </w:rPr>
        <w:t>om</w:t>
      </w:r>
      <w:r w:rsidRPr="00D67B19">
        <w:rPr>
          <w:rFonts w:cs="Arial"/>
        </w:rPr>
        <w:t xml:space="preserve"> prihoda izvajalca na lokacijo </w:t>
      </w:r>
      <w:r>
        <w:rPr>
          <w:rFonts w:cs="Arial"/>
        </w:rPr>
        <w:t>izvajanja storitve</w:t>
      </w:r>
      <w:r w:rsidRPr="00D67B19">
        <w:rPr>
          <w:rFonts w:cs="Arial"/>
        </w:rPr>
        <w:t xml:space="preserve">) je največ 24 ur od prejetega naročila naročnika. </w:t>
      </w:r>
    </w:p>
    <w:p w14:paraId="7053403E" w14:textId="77777777" w:rsidR="00616616" w:rsidRDefault="00616616" w:rsidP="00744162">
      <w:pPr>
        <w:rPr>
          <w:rFonts w:cs="Arial"/>
        </w:rPr>
      </w:pPr>
    </w:p>
    <w:p w14:paraId="44D46E67" w14:textId="77777777" w:rsidR="00616616" w:rsidRDefault="00616616" w:rsidP="00744162">
      <w:pPr>
        <w:rPr>
          <w:rFonts w:cs="Arial"/>
        </w:rPr>
      </w:pPr>
      <w:r w:rsidRPr="005C0EA0">
        <w:rPr>
          <w:rFonts w:cs="Arial"/>
        </w:rPr>
        <w:t xml:space="preserve">Izvajalec bo ob prihodu na lokacijo začel z naročeno storitvijo takoj. </w:t>
      </w:r>
    </w:p>
    <w:p w14:paraId="249C4434" w14:textId="77777777" w:rsidR="00616616" w:rsidRDefault="00616616" w:rsidP="00744162">
      <w:pPr>
        <w:rPr>
          <w:rFonts w:cs="Arial"/>
        </w:rPr>
      </w:pPr>
    </w:p>
    <w:p w14:paraId="19F1501E" w14:textId="77777777" w:rsidR="00616616" w:rsidRDefault="00616616" w:rsidP="00744162">
      <w:pPr>
        <w:rPr>
          <w:rFonts w:cs="Arial"/>
        </w:rPr>
      </w:pPr>
      <w:r>
        <w:rPr>
          <w:rFonts w:cs="Arial"/>
        </w:rPr>
        <w:t>Rok izvedbe storitve je:</w:t>
      </w:r>
    </w:p>
    <w:p w14:paraId="0A153ECA" w14:textId="36CFBD45" w:rsidR="00162432" w:rsidRDefault="00041B87" w:rsidP="00744162">
      <w:pPr>
        <w:pStyle w:val="Odstavekseznama"/>
        <w:numPr>
          <w:ilvl w:val="0"/>
          <w:numId w:val="37"/>
        </w:numPr>
        <w:spacing w:line="240" w:lineRule="auto"/>
        <w:ind w:left="360"/>
        <w:rPr>
          <w:rFonts w:ascii="Arial" w:hAnsi="Arial" w:cs="Arial"/>
        </w:rPr>
      </w:pPr>
      <w:r>
        <w:rPr>
          <w:rFonts w:ascii="Arial" w:hAnsi="Arial" w:cs="Arial"/>
        </w:rPr>
        <w:t>z</w:t>
      </w:r>
      <w:r w:rsidR="00616616" w:rsidRPr="00F33545">
        <w:rPr>
          <w:rFonts w:ascii="Arial" w:hAnsi="Arial" w:cs="Arial"/>
        </w:rPr>
        <w:t>a kontrolo žita o</w:t>
      </w:r>
      <w:r w:rsidR="007D53BD">
        <w:rPr>
          <w:rFonts w:ascii="Arial" w:hAnsi="Arial" w:cs="Arial"/>
        </w:rPr>
        <w:t>b</w:t>
      </w:r>
      <w:r w:rsidR="00616616" w:rsidRPr="00F33545">
        <w:rPr>
          <w:rFonts w:ascii="Arial" w:hAnsi="Arial" w:cs="Arial"/>
        </w:rPr>
        <w:t xml:space="preserve"> prevzemu </w:t>
      </w:r>
      <w:r w:rsidR="007D53BD">
        <w:rPr>
          <w:rFonts w:ascii="Arial" w:hAnsi="Arial" w:cs="Arial"/>
        </w:rPr>
        <w:t>in</w:t>
      </w:r>
      <w:r w:rsidR="00616616" w:rsidRPr="00F33545">
        <w:rPr>
          <w:rFonts w:ascii="Arial" w:hAnsi="Arial" w:cs="Arial"/>
        </w:rPr>
        <w:t xml:space="preserve"> izdaji – izvajalec mora kontrolo žita po posameznem prevoznem sredstvu izvesti najkasneje v </w:t>
      </w:r>
      <w:r w:rsidR="00616616" w:rsidRPr="00041B87">
        <w:rPr>
          <w:rFonts w:ascii="Arial" w:hAnsi="Arial" w:cs="Arial"/>
          <w:b/>
          <w:bCs/>
        </w:rPr>
        <w:t>45 minutah</w:t>
      </w:r>
      <w:r w:rsidR="00616616" w:rsidRPr="00F33545">
        <w:rPr>
          <w:rFonts w:ascii="Arial" w:hAnsi="Arial" w:cs="Arial"/>
        </w:rPr>
        <w:t xml:space="preserve"> od pričetka izvajanja kontrole žita.</w:t>
      </w:r>
      <w:r w:rsidR="004E02D0" w:rsidRPr="00F33545">
        <w:rPr>
          <w:rFonts w:ascii="Arial" w:hAnsi="Arial" w:cs="Arial"/>
        </w:rPr>
        <w:t xml:space="preserve"> </w:t>
      </w:r>
    </w:p>
    <w:p w14:paraId="5C75D09A" w14:textId="77777777" w:rsidR="0038598A" w:rsidRPr="00A41A0B" w:rsidRDefault="0038598A" w:rsidP="0038598A">
      <w:pPr>
        <w:pStyle w:val="Odstavekseznama"/>
        <w:spacing w:line="240" w:lineRule="auto"/>
        <w:ind w:left="360"/>
        <w:rPr>
          <w:rFonts w:ascii="Arial" w:hAnsi="Arial" w:cs="Arial"/>
        </w:rPr>
      </w:pPr>
    </w:p>
    <w:p w14:paraId="0EE4E793" w14:textId="77777777" w:rsidR="0038598A" w:rsidRPr="0038598A" w:rsidRDefault="00616616" w:rsidP="0038598A">
      <w:pPr>
        <w:pStyle w:val="Odstavekseznama"/>
        <w:numPr>
          <w:ilvl w:val="0"/>
          <w:numId w:val="37"/>
        </w:numPr>
        <w:spacing w:line="240" w:lineRule="auto"/>
        <w:ind w:left="360"/>
        <w:rPr>
          <w:rFonts w:ascii="Arial" w:hAnsi="Arial" w:cs="Arial"/>
          <w:i/>
          <w:iCs/>
        </w:rPr>
      </w:pPr>
      <w:r w:rsidRPr="00F33545">
        <w:rPr>
          <w:rFonts w:ascii="Arial" w:hAnsi="Arial" w:cs="Arial"/>
        </w:rPr>
        <w:t xml:space="preserve">Za kontrolo blaga – </w:t>
      </w:r>
      <w:bookmarkStart w:id="15" w:name="_Hlk110338593"/>
      <w:bookmarkStart w:id="16" w:name="_Hlk110338725"/>
      <w:r w:rsidRPr="00F33545">
        <w:rPr>
          <w:rFonts w:ascii="Arial" w:hAnsi="Arial" w:cs="Arial"/>
        </w:rPr>
        <w:t xml:space="preserve">izvajalec mora ugotovitve o ustreznosti količin in kakovosti blaga podati na dan izvedene kontrole. Izjeme so ugotovitve, ki temeljijo na podlagi dodatnih analiz vzorcev, predanih v zunanje laboratorije in/ali na podlagi dopolnjene dokumentacije s strani naročnika. V tem primeru mora izvajalec potrditi ali zavrniti ustreznost količin in kakovost </w:t>
      </w:r>
      <w:r w:rsidRPr="00E2189E">
        <w:rPr>
          <w:rFonts w:ascii="Arial" w:hAnsi="Arial" w:cs="Arial"/>
        </w:rPr>
        <w:t xml:space="preserve">blaga v roku </w:t>
      </w:r>
      <w:r w:rsidRPr="00E2189E">
        <w:rPr>
          <w:rFonts w:ascii="Arial" w:hAnsi="Arial" w:cs="Arial"/>
          <w:b/>
          <w:bCs/>
        </w:rPr>
        <w:t>enega (1) delovnega</w:t>
      </w:r>
      <w:r w:rsidRPr="00E2189E">
        <w:rPr>
          <w:rFonts w:ascii="Arial" w:hAnsi="Arial" w:cs="Arial"/>
        </w:rPr>
        <w:t xml:space="preserve"> </w:t>
      </w:r>
      <w:r w:rsidR="008535F7" w:rsidRPr="00E2189E">
        <w:rPr>
          <w:rFonts w:ascii="Arial" w:hAnsi="Arial" w:cs="Arial"/>
          <w:b/>
          <w:bCs/>
        </w:rPr>
        <w:t>dne</w:t>
      </w:r>
      <w:r w:rsidR="008535F7" w:rsidRPr="00E2189E">
        <w:rPr>
          <w:rFonts w:ascii="Arial" w:hAnsi="Arial" w:cs="Arial"/>
        </w:rPr>
        <w:t xml:space="preserve"> </w:t>
      </w:r>
      <w:r w:rsidRPr="00E2189E">
        <w:rPr>
          <w:rFonts w:ascii="Arial" w:hAnsi="Arial" w:cs="Arial"/>
        </w:rPr>
        <w:t>od prejema ugotovitev dodatnih analiz vzorcev</w:t>
      </w:r>
      <w:r w:rsidRPr="00F33545">
        <w:rPr>
          <w:rFonts w:ascii="Arial" w:hAnsi="Arial" w:cs="Arial"/>
        </w:rPr>
        <w:t xml:space="preserve"> podanih s strani zunanjih laboratorijev in/ali od prejema ustrezno dopolnjene dokumentacije s strani naročnika. </w:t>
      </w:r>
      <w:bookmarkEnd w:id="15"/>
    </w:p>
    <w:p w14:paraId="7E949D8F" w14:textId="77777777" w:rsidR="0038598A" w:rsidRPr="0038598A" w:rsidRDefault="0038598A" w:rsidP="0038598A">
      <w:pPr>
        <w:pStyle w:val="Odstavekseznama"/>
        <w:rPr>
          <w:rFonts w:cs="Arial"/>
        </w:rPr>
      </w:pPr>
    </w:p>
    <w:p w14:paraId="6DED7D0F" w14:textId="77777777" w:rsidR="0038598A" w:rsidRPr="0038598A" w:rsidRDefault="00861021" w:rsidP="0038598A">
      <w:pPr>
        <w:pStyle w:val="Odstavekseznama"/>
        <w:numPr>
          <w:ilvl w:val="0"/>
          <w:numId w:val="37"/>
        </w:numPr>
        <w:spacing w:line="240" w:lineRule="auto"/>
        <w:ind w:left="360"/>
        <w:rPr>
          <w:rFonts w:asciiTheme="minorHAnsi" w:hAnsiTheme="minorHAnsi" w:cstheme="minorHAnsi"/>
          <w:i/>
          <w:iCs/>
        </w:rPr>
      </w:pPr>
      <w:r w:rsidRPr="0038598A">
        <w:rPr>
          <w:rFonts w:asciiTheme="minorHAnsi" w:hAnsiTheme="minorHAnsi" w:cstheme="minorHAnsi"/>
        </w:rPr>
        <w:t>Z</w:t>
      </w:r>
      <w:r w:rsidR="00616616" w:rsidRPr="0038598A">
        <w:rPr>
          <w:rFonts w:asciiTheme="minorHAnsi" w:hAnsiTheme="minorHAnsi" w:cstheme="minorHAnsi"/>
        </w:rPr>
        <w:t xml:space="preserve">a skladnost ponudb z razpisni pogoji – izvajalec mora ugotovitve o skladnosti ponudb z razpisnimi pogoji podati v </w:t>
      </w:r>
      <w:r w:rsidR="00616616" w:rsidRPr="0038598A">
        <w:rPr>
          <w:rFonts w:asciiTheme="minorHAnsi" w:hAnsiTheme="minorHAnsi" w:cstheme="minorHAnsi"/>
          <w:b/>
          <w:bCs/>
        </w:rPr>
        <w:t>desetih (10) dneh</w:t>
      </w:r>
      <w:r w:rsidR="00616616" w:rsidRPr="0038598A">
        <w:rPr>
          <w:rFonts w:asciiTheme="minorHAnsi" w:hAnsiTheme="minorHAnsi" w:cstheme="minorHAnsi"/>
        </w:rPr>
        <w:t xml:space="preserve"> od prejema razpisne dokumentacije oz. v dogovoru z naročnikom. </w:t>
      </w:r>
      <w:bookmarkEnd w:id="16"/>
    </w:p>
    <w:p w14:paraId="4AE38D61" w14:textId="77777777" w:rsidR="0038598A" w:rsidRPr="0038598A" w:rsidRDefault="0038598A" w:rsidP="0038598A">
      <w:pPr>
        <w:pStyle w:val="Odstavekseznama"/>
        <w:rPr>
          <w:rFonts w:cs="Arial"/>
        </w:rPr>
      </w:pPr>
    </w:p>
    <w:p w14:paraId="2299B42B" w14:textId="27366C82" w:rsidR="004E02D0" w:rsidRPr="0038598A" w:rsidRDefault="00616616" w:rsidP="0038598A">
      <w:pPr>
        <w:pStyle w:val="Odstavekseznama"/>
        <w:numPr>
          <w:ilvl w:val="0"/>
          <w:numId w:val="37"/>
        </w:numPr>
        <w:spacing w:line="240" w:lineRule="auto"/>
        <w:ind w:left="360"/>
        <w:rPr>
          <w:rFonts w:asciiTheme="minorHAnsi" w:hAnsiTheme="minorHAnsi" w:cstheme="minorHAnsi"/>
          <w:i/>
          <w:iCs/>
        </w:rPr>
      </w:pPr>
      <w:r w:rsidRPr="0038598A">
        <w:rPr>
          <w:rFonts w:asciiTheme="minorHAnsi" w:hAnsiTheme="minorHAnsi" w:cstheme="minorHAnsi"/>
        </w:rPr>
        <w:t xml:space="preserve">Za skladnost blaga z razpisnimi pogoji pri prevzemu – izvajalec mora ugotovitve o skladnosti z razpisnimi pogoji pri prevzemu podati na dan izvedenega prevzema. </w:t>
      </w:r>
    </w:p>
    <w:p w14:paraId="631E5FE2" w14:textId="77777777" w:rsidR="00616616" w:rsidRDefault="00616616" w:rsidP="00744162">
      <w:pPr>
        <w:tabs>
          <w:tab w:val="left" w:pos="7230"/>
        </w:tabs>
        <w:ind w:right="-96"/>
        <w:rPr>
          <w:rFonts w:cs="Arial"/>
        </w:rPr>
      </w:pPr>
    </w:p>
    <w:p w14:paraId="1B8FA0E5" w14:textId="15D9034D" w:rsidR="00616616" w:rsidRDefault="00616616" w:rsidP="00744162">
      <w:pPr>
        <w:tabs>
          <w:tab w:val="left" w:pos="7230"/>
        </w:tabs>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w:t>
      </w:r>
      <w:r w:rsidRPr="003900FD">
        <w:rPr>
          <w:rFonts w:cs="Arial"/>
          <w:b/>
          <w:bCs/>
        </w:rPr>
        <w:t>osem (8) dni</w:t>
      </w:r>
      <w:r>
        <w:rPr>
          <w:rFonts w:cs="Arial"/>
        </w:rPr>
        <w:t xml:space="preserve"> po prejemu računa naročnika. </w:t>
      </w:r>
    </w:p>
    <w:p w14:paraId="5DFDAA35" w14:textId="77777777" w:rsidR="00164E86" w:rsidRPr="0045430C" w:rsidRDefault="00164E86" w:rsidP="00744162">
      <w:pPr>
        <w:tabs>
          <w:tab w:val="left" w:pos="7230"/>
        </w:tabs>
        <w:ind w:right="-96"/>
        <w:rPr>
          <w:rFonts w:cs="Arial"/>
        </w:rPr>
      </w:pPr>
    </w:p>
    <w:p w14:paraId="726085DD" w14:textId="77777777" w:rsidR="00F1689B" w:rsidRDefault="00F1689B" w:rsidP="00744162">
      <w:pPr>
        <w:pStyle w:val="Naslov1"/>
        <w:spacing w:before="0" w:after="0"/>
        <w:rPr>
          <w:rFonts w:asciiTheme="minorHAnsi" w:hAnsiTheme="minorHAnsi" w:cstheme="minorHAnsi"/>
          <w:szCs w:val="24"/>
        </w:rPr>
      </w:pPr>
      <w:bookmarkStart w:id="17" w:name="_Toc144474641"/>
      <w:bookmarkStart w:id="18" w:name="_Toc171496293"/>
      <w:r>
        <w:rPr>
          <w:rFonts w:asciiTheme="minorHAnsi" w:hAnsiTheme="minorHAnsi" w:cstheme="minorHAnsi"/>
          <w:szCs w:val="24"/>
        </w:rPr>
        <w:t>IZVAJANJE STORITVE</w:t>
      </w:r>
      <w:bookmarkEnd w:id="17"/>
      <w:bookmarkEnd w:id="18"/>
    </w:p>
    <w:p w14:paraId="1A48CE75" w14:textId="77777777" w:rsidR="00F1689B" w:rsidRPr="004B4730" w:rsidRDefault="00F1689B" w:rsidP="00744162">
      <w:pPr>
        <w:jc w:val="center"/>
        <w:rPr>
          <w:rFonts w:asciiTheme="minorHAnsi" w:hAnsiTheme="minorHAnsi" w:cstheme="minorHAnsi"/>
          <w:b/>
          <w:bCs/>
        </w:rPr>
      </w:pPr>
    </w:p>
    <w:p w14:paraId="76252A1B"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D3FEB1E" w14:textId="77777777" w:rsidR="00616616" w:rsidRDefault="00616616" w:rsidP="00744162">
      <w:pPr>
        <w:rPr>
          <w:rFonts w:asciiTheme="minorHAnsi" w:hAnsiTheme="minorHAnsi" w:cstheme="minorHAnsi"/>
        </w:rPr>
      </w:pPr>
      <w:r>
        <w:rPr>
          <w:rFonts w:asciiTheme="minorHAnsi" w:hAnsiTheme="minorHAnsi" w:cstheme="minorHAnsi"/>
        </w:rPr>
        <w:t xml:space="preserve">Storitve se bodo izvajale v skladiščih naročnika in drugih skladiščih, kjer naročnik blago skladišči. </w:t>
      </w:r>
    </w:p>
    <w:p w14:paraId="582BC526" w14:textId="77777777" w:rsidR="00616616" w:rsidRDefault="00616616" w:rsidP="00744162">
      <w:pPr>
        <w:rPr>
          <w:rFonts w:asciiTheme="minorHAnsi" w:hAnsiTheme="minorHAnsi" w:cstheme="minorHAnsi"/>
        </w:rPr>
      </w:pPr>
    </w:p>
    <w:p w14:paraId="2237282F" w14:textId="77777777" w:rsidR="00616616" w:rsidRDefault="00616616" w:rsidP="00744162">
      <w:pPr>
        <w:rPr>
          <w:rFonts w:asciiTheme="minorHAnsi" w:hAnsiTheme="minorHAnsi" w:cstheme="minorHAnsi"/>
        </w:rPr>
      </w:pPr>
      <w:r>
        <w:rPr>
          <w:rFonts w:asciiTheme="minorHAnsi" w:hAnsiTheme="minorHAnsi" w:cstheme="minorHAnsi"/>
        </w:rPr>
        <w:t xml:space="preserve">Naročnik bo pri posameznih pisnih naročilih navedel kraj izvajanja storitve. </w:t>
      </w:r>
    </w:p>
    <w:p w14:paraId="5C1B3F46" w14:textId="77777777" w:rsidR="00F1689B" w:rsidRDefault="00F1689B" w:rsidP="00744162">
      <w:pPr>
        <w:rPr>
          <w:rFonts w:asciiTheme="minorHAnsi" w:hAnsiTheme="minorHAnsi" w:cstheme="minorHAnsi"/>
        </w:rPr>
      </w:pPr>
    </w:p>
    <w:p w14:paraId="1C573DB8"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BA85B1C" w14:textId="77777777" w:rsidR="00616616" w:rsidRDefault="00616616" w:rsidP="00744162">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Izvajalec tudi ves čas trajanja pogodbe razpolaga z opremo za vzorčenje skladno zahtevanimi pogoji iz razpisne dokumentacije. </w:t>
      </w:r>
    </w:p>
    <w:p w14:paraId="400E8548" w14:textId="77777777" w:rsidR="00B2542D" w:rsidRDefault="00B2542D" w:rsidP="00744162">
      <w:pPr>
        <w:rPr>
          <w:rFonts w:asciiTheme="minorHAnsi" w:hAnsiTheme="minorHAnsi" w:cstheme="minorHAnsi"/>
        </w:rPr>
      </w:pPr>
    </w:p>
    <w:p w14:paraId="34AC170E" w14:textId="081C0436" w:rsidR="00616616" w:rsidRDefault="00616616" w:rsidP="00744162">
      <w:pPr>
        <w:rPr>
          <w:rFonts w:asciiTheme="minorHAnsi" w:hAnsiTheme="minorHAnsi" w:cstheme="minorHAnsi"/>
        </w:rPr>
      </w:pPr>
      <w:r>
        <w:rPr>
          <w:rFonts w:asciiTheme="minorHAnsi" w:hAnsiTheme="minorHAnsi" w:cstheme="minorHAnsi"/>
        </w:rPr>
        <w:t>Kader z zahtevanim znanjem s področja protieksplozijske zaščite mora imeti ves čas trajanja te pogodbe, skladno s 45. členom Pravilnika o protieksplozijski zaščiti (Ur. l. RS 41/2016 z morebitnimi spremembami), pridobljen veljaven dokument o usposabljanju s področja protieksplozijske zaščite. Čas med posameznim preverjanjem usposobljenosti ne sme biti daljši od dveh let</w:t>
      </w:r>
      <w:r w:rsidR="00DE4416" w:rsidRPr="00A76E68">
        <w:rPr>
          <w:rFonts w:cs="Arial"/>
        </w:rPr>
        <w:t>.</w:t>
      </w:r>
    </w:p>
    <w:p w14:paraId="48FD41B6" w14:textId="77777777" w:rsidR="00616616" w:rsidRDefault="00616616" w:rsidP="00744162">
      <w:pPr>
        <w:rPr>
          <w:rFonts w:asciiTheme="minorHAnsi" w:hAnsiTheme="minorHAnsi" w:cstheme="minorHAnsi"/>
        </w:rPr>
      </w:pPr>
    </w:p>
    <w:p w14:paraId="36CEC3DA" w14:textId="2E3B7FD9" w:rsidR="00616616" w:rsidRDefault="00616616" w:rsidP="00744162">
      <w:pPr>
        <w:rPr>
          <w:rFonts w:asciiTheme="minorHAnsi" w:hAnsiTheme="minorHAnsi" w:cstheme="minorHAnsi"/>
        </w:rPr>
      </w:pPr>
      <w:r w:rsidRPr="005032C7">
        <w:rPr>
          <w:rFonts w:asciiTheme="minorHAnsi" w:hAnsiTheme="minorHAnsi" w:cstheme="minorHAnsi"/>
        </w:rPr>
        <w:t>Kader</w:t>
      </w:r>
      <w:r w:rsidR="003A5B82">
        <w:rPr>
          <w:rFonts w:asciiTheme="minorHAnsi" w:hAnsiTheme="minorHAnsi" w:cstheme="minorHAnsi"/>
        </w:rPr>
        <w:t xml:space="preserve"> </w:t>
      </w:r>
      <w:r>
        <w:rPr>
          <w:rFonts w:asciiTheme="minorHAnsi" w:hAnsiTheme="minorHAnsi" w:cstheme="minorHAnsi"/>
        </w:rPr>
        <w:t xml:space="preserve">iz tega člena </w:t>
      </w:r>
      <w:r w:rsidR="00CF5BF9">
        <w:rPr>
          <w:rFonts w:asciiTheme="minorHAnsi" w:hAnsiTheme="minorHAnsi" w:cstheme="minorHAnsi"/>
        </w:rPr>
        <w:t xml:space="preserve">je </w:t>
      </w:r>
      <w:r w:rsidRPr="005032C7">
        <w:rPr>
          <w:rFonts w:asciiTheme="minorHAnsi" w:hAnsiTheme="minorHAnsi" w:cstheme="minorHAnsi"/>
        </w:rPr>
        <w:t>nominiran v ponudbi izvajalca</w:t>
      </w:r>
      <w:r>
        <w:rPr>
          <w:rFonts w:asciiTheme="minorHAnsi" w:hAnsiTheme="minorHAnsi" w:cstheme="minorHAnsi"/>
        </w:rPr>
        <w:t>, in sicer v obrazcu</w:t>
      </w:r>
      <w:r w:rsidRPr="005032C7">
        <w:rPr>
          <w:rFonts w:asciiTheme="minorHAnsi" w:hAnsiTheme="minorHAnsi" w:cstheme="minorHAnsi"/>
        </w:rPr>
        <w:t xml:space="preserve"> OBR – 2.1</w:t>
      </w:r>
      <w:r>
        <w:rPr>
          <w:rFonts w:asciiTheme="minorHAnsi" w:hAnsiTheme="minorHAnsi" w:cstheme="minorHAnsi"/>
        </w:rPr>
        <w:t xml:space="preserve">2 (Izjava glavnega ponudnika), ki je priloga te pogodbe. Izvajalec mora storitve, ki so predmet posameznega naročila, izvajati s kadrom, ki je poimensko naveden v obrazcu OBR – 2.12. Izvajalec lahko posamezen kader zamenja ali doda dodaten kader le s predhodnim pisnim soglasjem naročnika. Nov kader mora izpolnjevati vse zahteve v zvezi s kadrovsko </w:t>
      </w:r>
      <w:r>
        <w:rPr>
          <w:rFonts w:asciiTheme="minorHAnsi" w:hAnsiTheme="minorHAnsi" w:cstheme="minorHAnsi"/>
        </w:rPr>
        <w:lastRenderedPageBreak/>
        <w:t>sposobnostjo iz razpisne dokumentacije. Ob vsakem predlogu menjave oz. imenovanj</w:t>
      </w:r>
      <w:r w:rsidR="00CF5BF9">
        <w:rPr>
          <w:rFonts w:asciiTheme="minorHAnsi" w:hAnsiTheme="minorHAnsi" w:cstheme="minorHAnsi"/>
        </w:rPr>
        <w:t>u</w:t>
      </w:r>
      <w:r>
        <w:rPr>
          <w:rFonts w:asciiTheme="minorHAnsi" w:hAnsiTheme="minorHAnsi" w:cstheme="minorHAnsi"/>
        </w:rPr>
        <w:t xml:space="preserve"> dodatnega kadra mora izvajalec naročniku predložiti dokumente, ki so bili skladno z razpisno dokumentacijo zahtevani. </w:t>
      </w:r>
      <w:bookmarkStart w:id="19" w:name="_Hlk107476052"/>
    </w:p>
    <w:p w14:paraId="353C48C7" w14:textId="77777777" w:rsidR="00616616" w:rsidRDefault="00616616" w:rsidP="00744162">
      <w:pPr>
        <w:rPr>
          <w:rFonts w:asciiTheme="minorHAnsi" w:hAnsiTheme="minorHAnsi" w:cstheme="minorHAnsi"/>
        </w:rPr>
      </w:pPr>
    </w:p>
    <w:p w14:paraId="64C0D82D" w14:textId="77777777" w:rsidR="00616616" w:rsidRDefault="00616616" w:rsidP="00744162">
      <w:pPr>
        <w:rPr>
          <w:rFonts w:asciiTheme="minorHAnsi" w:hAnsiTheme="minorHAnsi" w:cstheme="minorHAnsi"/>
        </w:rPr>
      </w:pPr>
      <w:r>
        <w:rPr>
          <w:rFonts w:asciiTheme="minorHAnsi" w:hAnsiTheme="minorHAnsi" w:cstheme="minorHAnsi"/>
        </w:rPr>
        <w:t xml:space="preserve">Zamenjavo posameznega kadra lahko zahteva tudi naročnik. </w:t>
      </w:r>
    </w:p>
    <w:p w14:paraId="5532270A" w14:textId="77777777" w:rsidR="00616616" w:rsidRDefault="00616616" w:rsidP="00744162">
      <w:pPr>
        <w:rPr>
          <w:rFonts w:cs="Arial"/>
        </w:rPr>
      </w:pPr>
    </w:p>
    <w:p w14:paraId="00108BAB" w14:textId="51BE1C25" w:rsidR="00616616" w:rsidRDefault="00616616" w:rsidP="00744162">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9"/>
      <w:r w:rsidRPr="00124B5D">
        <w:rPr>
          <w:rFonts w:cs="Arial"/>
        </w:rPr>
        <w:t xml:space="preserve"> ne bo znal aktivno govoriti/pisati slovenski jezik, naročnik z njim ne bo komuniciral ter si tudi pridržuje pravico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054A9D1F" w14:textId="089C4C61" w:rsidR="00CF5BF9" w:rsidRDefault="00CF5BF9" w:rsidP="00744162">
      <w:pPr>
        <w:rPr>
          <w:rFonts w:cs="Arial"/>
        </w:rPr>
      </w:pPr>
    </w:p>
    <w:p w14:paraId="6F2ADBDC" w14:textId="3BA475C2" w:rsidR="00CF5BF9" w:rsidRDefault="00CF5BF9" w:rsidP="00744162">
      <w:pPr>
        <w:rPr>
          <w:rFonts w:cs="Arial"/>
        </w:rPr>
      </w:pPr>
      <w:r>
        <w:rPr>
          <w:rFonts w:cs="Arial"/>
        </w:rPr>
        <w:t>Izvajalec mora več čas trajanja pogodbe razpolagati z opremo</w:t>
      </w:r>
      <w:r w:rsidR="00E340A1">
        <w:rPr>
          <w:rFonts w:cs="Arial"/>
        </w:rPr>
        <w:t xml:space="preserve">, </w:t>
      </w:r>
      <w:r>
        <w:rPr>
          <w:rFonts w:cs="Arial"/>
        </w:rPr>
        <w:t xml:space="preserve">določeno v obrazcu OBR – 2.12 (Izjava glavnega ponudnika). </w:t>
      </w:r>
    </w:p>
    <w:p w14:paraId="3FEBAE6C" w14:textId="77777777" w:rsidR="00F1689B" w:rsidRDefault="00F1689B" w:rsidP="00744162">
      <w:pPr>
        <w:rPr>
          <w:rFonts w:asciiTheme="minorHAnsi" w:hAnsiTheme="minorHAnsi" w:cstheme="minorHAnsi"/>
        </w:rPr>
      </w:pPr>
    </w:p>
    <w:p w14:paraId="4F8F2AEB"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DD2D710" w14:textId="2F4669B8" w:rsidR="00CF5BF9" w:rsidRPr="00784C00" w:rsidRDefault="00CF5BF9" w:rsidP="00744162">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2.18</w:t>
      </w:r>
      <w:r>
        <w:rPr>
          <w:rFonts w:asciiTheme="minorHAnsi" w:hAnsiTheme="minorHAnsi" w:cstheme="minorHAnsi"/>
        </w:rPr>
        <w:t xml:space="preserve"> (</w:t>
      </w:r>
      <w:r w:rsidRPr="00784C00">
        <w:rPr>
          <w:rFonts w:asciiTheme="minorHAnsi" w:hAnsiTheme="minorHAnsi" w:cstheme="minorHAnsi"/>
        </w:rPr>
        <w:t>Vrsta in opis predmeta ali Tehnična specifikacija</w:t>
      </w:r>
      <w:r>
        <w:rPr>
          <w:rFonts w:asciiTheme="minorHAnsi" w:hAnsiTheme="minorHAnsi" w:cstheme="minorHAnsi"/>
        </w:rPr>
        <w:t>) ter skladno s posamičnim naročilom.</w:t>
      </w:r>
    </w:p>
    <w:p w14:paraId="738523F2" w14:textId="77777777" w:rsidR="00F1689B" w:rsidRDefault="00F1689B" w:rsidP="00744162">
      <w:pPr>
        <w:rPr>
          <w:rFonts w:asciiTheme="minorHAnsi" w:hAnsiTheme="minorHAnsi" w:cstheme="minorHAnsi"/>
        </w:rPr>
      </w:pPr>
    </w:p>
    <w:p w14:paraId="55C0FFC3"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A2AA63E" w14:textId="77777777" w:rsidR="00CF5BF9" w:rsidRDefault="00CF5BF9" w:rsidP="00744162">
      <w:r>
        <w:t>Izvajalec s podpisom te pogodbe potrjuje, da je v celoti seznanjen z obsegom in zahtevnostjo pogodbenih storitev.</w:t>
      </w:r>
    </w:p>
    <w:p w14:paraId="6548DEBD" w14:textId="77777777" w:rsidR="00F1689B" w:rsidRDefault="00F1689B" w:rsidP="00744162">
      <w:pPr>
        <w:rPr>
          <w:rFonts w:asciiTheme="minorHAnsi" w:hAnsiTheme="minorHAnsi" w:cstheme="minorHAnsi"/>
        </w:rPr>
      </w:pPr>
    </w:p>
    <w:p w14:paraId="3795D725"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A7F0658" w14:textId="77777777" w:rsidR="00CF5BF9" w:rsidRDefault="00CF5BF9" w:rsidP="00744162">
      <w:bookmarkStart w:id="20" w:name="_Hlk107477356"/>
      <w:r>
        <w:t xml:space="preserve">Naročnik ima pravico izvajati nadzor nad delom izvajalca po tej pogodbi. </w:t>
      </w:r>
    </w:p>
    <w:p w14:paraId="16231352" w14:textId="77777777" w:rsidR="00CF5BF9" w:rsidRDefault="00CF5BF9" w:rsidP="00744162"/>
    <w:p w14:paraId="5AA8F0DA" w14:textId="77777777" w:rsidR="00CF5BF9" w:rsidRDefault="00CF5BF9" w:rsidP="00744162">
      <w:r>
        <w:t>Naročnik lahko izvede nadzorstveni pregled zaradi preverjanja katerekoli izvajalčeve obveznosti po tej pogodbi, vključno s preverjanjem, in sicer, če izvajalec:</w:t>
      </w:r>
    </w:p>
    <w:p w14:paraId="1E2CC0A7" w14:textId="77777777" w:rsidR="00CF5BF9" w:rsidRPr="00874C20" w:rsidRDefault="00CF5BF9" w:rsidP="00744162">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35E777E6" w14:textId="77777777" w:rsidR="00CF5BF9" w:rsidRPr="00874C20" w:rsidRDefault="00CF5BF9" w:rsidP="00744162">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Pr="00874C20">
        <w:rPr>
          <w:rFonts w:asciiTheme="majorHAnsi" w:hAnsiTheme="majorHAnsi" w:cstheme="majorHAnsi"/>
        </w:rPr>
        <w:t xml:space="preserve"> </w:t>
      </w:r>
    </w:p>
    <w:p w14:paraId="0BEF72FF" w14:textId="2BB2A5C3" w:rsidR="00CF5BF9" w:rsidRDefault="00CF5BF9" w:rsidP="00744162">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Pr="00874C20">
        <w:rPr>
          <w:rFonts w:asciiTheme="majorHAnsi" w:hAnsiTheme="majorHAnsi" w:cstheme="majorHAnsi"/>
        </w:rPr>
        <w:t xml:space="preserve">pošteva predpise, ki se uporabljajo za storitve, ki so predmet te pogodbe. </w:t>
      </w:r>
    </w:p>
    <w:p w14:paraId="7F8DFB95" w14:textId="77777777" w:rsidR="00CF5BF9" w:rsidRPr="00874C20" w:rsidRDefault="00CF5BF9" w:rsidP="00744162">
      <w:pPr>
        <w:pStyle w:val="Odstavekseznama"/>
        <w:spacing w:line="240" w:lineRule="auto"/>
        <w:ind w:left="360"/>
        <w:rPr>
          <w:rFonts w:asciiTheme="majorHAnsi" w:hAnsiTheme="majorHAnsi" w:cstheme="majorHAnsi"/>
        </w:rPr>
      </w:pPr>
    </w:p>
    <w:p w14:paraId="12FBD337" w14:textId="77777777" w:rsidR="00F1689B" w:rsidRDefault="00F1689B" w:rsidP="00744162">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bookmarkEnd w:id="20"/>
    <w:p w14:paraId="7D1CBB03" w14:textId="77777777" w:rsidR="00CF5BF9" w:rsidRPr="00CE5D9B" w:rsidRDefault="00CF5BF9" w:rsidP="00744162">
      <w:r w:rsidRPr="00CE5D9B">
        <w:t xml:space="preserve">Izvajalec </w:t>
      </w:r>
      <w:r>
        <w:t xml:space="preserve">mora obvestiti naročnika, ko je dogovorjena storitev izvedena. </w:t>
      </w:r>
    </w:p>
    <w:p w14:paraId="523F5075" w14:textId="77777777" w:rsidR="00CF5BF9" w:rsidRDefault="00CF5BF9" w:rsidP="00744162"/>
    <w:p w14:paraId="61FE87C5" w14:textId="77777777" w:rsidR="00CF5BF9" w:rsidRDefault="00CF5BF9" w:rsidP="00744162">
      <w:r>
        <w:t>Posamezna storitev je izvedena, ko je s strani predstavnika izvajalca in predstavnika naročnika podpisan zapisnik o opravljeni storitvi. Obvezne priloge k zapisniku so:</w:t>
      </w:r>
    </w:p>
    <w:p w14:paraId="7CAB86A6" w14:textId="77777777" w:rsidR="00CF5BF9" w:rsidRPr="00006BCB" w:rsidRDefault="00CF5BF9" w:rsidP="00744162">
      <w:pPr>
        <w:pStyle w:val="Odstavekseznama"/>
        <w:numPr>
          <w:ilvl w:val="0"/>
          <w:numId w:val="31"/>
        </w:numPr>
        <w:spacing w:line="240" w:lineRule="auto"/>
        <w:ind w:left="357" w:hanging="357"/>
        <w:rPr>
          <w:rFonts w:ascii="Arial" w:hAnsi="Arial" w:cs="Arial"/>
        </w:rPr>
      </w:pPr>
      <w:r>
        <w:rPr>
          <w:rFonts w:ascii="Arial" w:hAnsi="Arial" w:cs="Arial"/>
        </w:rPr>
        <w:t xml:space="preserve">zapisnik oz. </w:t>
      </w:r>
      <w:r w:rsidRPr="00006BCB">
        <w:rPr>
          <w:rFonts w:ascii="Arial" w:hAnsi="Arial" w:cs="Arial"/>
        </w:rPr>
        <w:t>certifikat o izvedeni storitvi;</w:t>
      </w:r>
    </w:p>
    <w:p w14:paraId="031FA036" w14:textId="532C2331" w:rsidR="00CF5BF9" w:rsidRPr="00F0649E" w:rsidRDefault="00CF5BF9" w:rsidP="000D765B">
      <w:pPr>
        <w:pStyle w:val="Odstavekseznama"/>
        <w:numPr>
          <w:ilvl w:val="0"/>
          <w:numId w:val="31"/>
        </w:numPr>
        <w:spacing w:line="240" w:lineRule="auto"/>
        <w:ind w:left="357" w:hanging="357"/>
        <w:rPr>
          <w:rFonts w:ascii="Arial" w:hAnsi="Arial" w:cs="Arial"/>
        </w:rPr>
      </w:pPr>
      <w:r w:rsidRPr="00F0649E">
        <w:rPr>
          <w:rFonts w:ascii="Arial" w:hAnsi="Arial" w:cs="Arial"/>
        </w:rPr>
        <w:t>izvidi kontroliranega blaga</w:t>
      </w:r>
      <w:r w:rsidR="00F0649E">
        <w:rPr>
          <w:rFonts w:ascii="Arial" w:hAnsi="Arial" w:cs="Arial"/>
        </w:rPr>
        <w:t>.</w:t>
      </w:r>
      <w:r w:rsidR="00A777C1" w:rsidRPr="00F0649E">
        <w:rPr>
          <w:rFonts w:ascii="Arial" w:hAnsi="Arial" w:cs="Arial"/>
        </w:rPr>
        <w:t xml:space="preserve"> </w:t>
      </w:r>
    </w:p>
    <w:p w14:paraId="38673A14" w14:textId="77777777" w:rsidR="00F0649E" w:rsidRDefault="00F0649E" w:rsidP="00F0649E">
      <w:pPr>
        <w:pStyle w:val="Odstavekseznama"/>
        <w:spacing w:line="240" w:lineRule="auto"/>
        <w:ind w:left="357"/>
      </w:pPr>
    </w:p>
    <w:p w14:paraId="04C0EAB6" w14:textId="205A0EEB" w:rsidR="00CE5D9B" w:rsidRDefault="00CF5BF9" w:rsidP="00744162">
      <w:r>
        <w:t xml:space="preserve">V primeru, da izvajalec ugotovi, da je blago, ki se ga kontrolira, neustrezno oz. odstopa in ni v skladu z razpisnimi pogoji iz postopka, ki ga je naročnik izvedel za nakup blaga, mora izvajalec nemudoma (takoj) obvestiti naročnika, in sicer ustno (osebno ali po telefonu), temu pa sledi še pisno obvestilo (npr. preko elektronske pošte). Izvajalec v tem primeru izdela ločen zapisnik, ki je obojestransko podpisan s strani predstavnika izvajalca in predstavnika naročnika. </w:t>
      </w:r>
    </w:p>
    <w:p w14:paraId="39FB0EC9" w14:textId="77777777" w:rsidR="00CF5BF9" w:rsidRDefault="00CF5BF9" w:rsidP="00744162"/>
    <w:p w14:paraId="7941A8F9" w14:textId="77777777" w:rsidR="001123AB" w:rsidRDefault="001123AB" w:rsidP="00744162"/>
    <w:p w14:paraId="7A693722" w14:textId="77777777" w:rsidR="001123AB" w:rsidRDefault="001123AB" w:rsidP="00744162"/>
    <w:p w14:paraId="2968EA1D" w14:textId="77777777" w:rsidR="00F1689B" w:rsidRPr="003E3AE6" w:rsidRDefault="00F1689B" w:rsidP="00744162">
      <w:pPr>
        <w:pStyle w:val="Naslov1"/>
        <w:spacing w:before="0" w:after="0"/>
        <w:rPr>
          <w:rFonts w:asciiTheme="minorHAnsi" w:hAnsiTheme="minorHAnsi" w:cstheme="minorHAnsi"/>
          <w:szCs w:val="24"/>
        </w:rPr>
      </w:pPr>
      <w:bookmarkStart w:id="21" w:name="_Toc144301494"/>
      <w:bookmarkStart w:id="22" w:name="_Toc144474642"/>
      <w:bookmarkStart w:id="23" w:name="_Toc171496294"/>
      <w:r w:rsidRPr="003E3AE6">
        <w:rPr>
          <w:rFonts w:asciiTheme="minorHAnsi" w:hAnsiTheme="minorHAnsi" w:cstheme="minorHAnsi"/>
          <w:szCs w:val="24"/>
        </w:rPr>
        <w:lastRenderedPageBreak/>
        <w:t>POGODBENA VREDNOST, CENE IN PLAČILNI POGOJI</w:t>
      </w:r>
      <w:bookmarkEnd w:id="21"/>
      <w:bookmarkEnd w:id="22"/>
      <w:bookmarkEnd w:id="23"/>
    </w:p>
    <w:p w14:paraId="037526C0" w14:textId="77777777" w:rsidR="00C523CB" w:rsidRPr="003E3AE6" w:rsidRDefault="00C523CB" w:rsidP="00744162"/>
    <w:p w14:paraId="24D361C0" w14:textId="24DD6934" w:rsidR="00C523CB" w:rsidRPr="003E3AE6" w:rsidRDefault="00C523CB" w:rsidP="00744162">
      <w:pPr>
        <w:jc w:val="center"/>
        <w:rPr>
          <w:i/>
          <w:color w:val="A6A6A6" w:themeColor="background1" w:themeShade="A6"/>
          <w:sz w:val="18"/>
          <w:szCs w:val="18"/>
        </w:rPr>
      </w:pPr>
      <w:r w:rsidRPr="003E3AE6">
        <w:rPr>
          <w:i/>
          <w:color w:val="A6A6A6" w:themeColor="background1" w:themeShade="A6"/>
          <w:sz w:val="18"/>
          <w:szCs w:val="18"/>
        </w:rPr>
        <w:t>(pri sklepanju pogodbe se vsebina člena smiselno prilagodi)</w:t>
      </w:r>
    </w:p>
    <w:p w14:paraId="0BABBB44" w14:textId="77777777" w:rsidR="00F1689B" w:rsidRPr="003E3AE6" w:rsidRDefault="00F1689B" w:rsidP="00744162">
      <w:pPr>
        <w:pStyle w:val="Odstavekseznama"/>
        <w:numPr>
          <w:ilvl w:val="0"/>
          <w:numId w:val="1"/>
        </w:numPr>
        <w:spacing w:line="240" w:lineRule="auto"/>
        <w:jc w:val="center"/>
        <w:rPr>
          <w:rFonts w:asciiTheme="minorHAnsi" w:hAnsiTheme="minorHAnsi" w:cstheme="minorHAnsi"/>
          <w:b/>
        </w:rPr>
      </w:pPr>
      <w:r w:rsidRPr="003E3AE6">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F1689B" w:rsidRPr="003E3AE6" w14:paraId="036A0654" w14:textId="77777777" w:rsidTr="000C370F">
        <w:trPr>
          <w:trHeight w:val="441"/>
        </w:trPr>
        <w:tc>
          <w:tcPr>
            <w:tcW w:w="5802" w:type="dxa"/>
            <w:vAlign w:val="center"/>
            <w:hideMark/>
          </w:tcPr>
          <w:p w14:paraId="563BDC8B" w14:textId="0B5E8091" w:rsidR="00F1689B" w:rsidRPr="003E3AE6" w:rsidRDefault="00F1689B" w:rsidP="00744162">
            <w:pPr>
              <w:jc w:val="right"/>
              <w:rPr>
                <w:rFonts w:cs="Arial"/>
                <w:b/>
                <w:bCs/>
              </w:rPr>
            </w:pPr>
            <w:r w:rsidRPr="003E3AE6">
              <w:rPr>
                <w:rFonts w:cs="Arial"/>
                <w:b/>
                <w:bCs/>
              </w:rPr>
              <w:t xml:space="preserve">SKUPNA OKVIRNA </w:t>
            </w:r>
            <w:r w:rsidR="00CF5BF9" w:rsidRPr="003E3AE6">
              <w:rPr>
                <w:rFonts w:cs="Arial"/>
                <w:b/>
                <w:bCs/>
              </w:rPr>
              <w:t>ENO (1</w:t>
            </w:r>
            <w:r w:rsidRPr="003E3AE6">
              <w:rPr>
                <w:rFonts w:cs="Arial"/>
                <w:b/>
                <w:bCs/>
              </w:rPr>
              <w:t xml:space="preserve">) LETNA POGODBENA VREDNOST v EUR brez DDV: </w:t>
            </w:r>
          </w:p>
        </w:tc>
        <w:tc>
          <w:tcPr>
            <w:tcW w:w="3535" w:type="dxa"/>
            <w:noWrap/>
            <w:vAlign w:val="center"/>
            <w:hideMark/>
          </w:tcPr>
          <w:p w14:paraId="5188AD37" w14:textId="77777777" w:rsidR="00F1689B" w:rsidRPr="003E3AE6" w:rsidRDefault="00F1689B" w:rsidP="00744162">
            <w:pPr>
              <w:jc w:val="right"/>
              <w:rPr>
                <w:rFonts w:cs="Arial"/>
              </w:rPr>
            </w:pPr>
            <w:r w:rsidRPr="003E3AE6">
              <w:rPr>
                <w:rFonts w:cs="Arial"/>
              </w:rPr>
              <w:t> </w:t>
            </w:r>
          </w:p>
        </w:tc>
      </w:tr>
      <w:tr w:rsidR="00CF5BF9" w:rsidRPr="003E3AE6" w14:paraId="72BCC7B3" w14:textId="77777777" w:rsidTr="000C370F">
        <w:trPr>
          <w:trHeight w:val="441"/>
        </w:trPr>
        <w:tc>
          <w:tcPr>
            <w:tcW w:w="5802" w:type="dxa"/>
            <w:vAlign w:val="center"/>
          </w:tcPr>
          <w:p w14:paraId="2887D4C1" w14:textId="2227E5E0" w:rsidR="00CF5BF9" w:rsidRPr="003E3AE6" w:rsidRDefault="00CF5BF9" w:rsidP="00744162">
            <w:pPr>
              <w:jc w:val="right"/>
              <w:rPr>
                <w:rFonts w:cs="Arial"/>
                <w:b/>
                <w:bCs/>
              </w:rPr>
            </w:pPr>
            <w:r w:rsidRPr="003E3AE6">
              <w:rPr>
                <w:rFonts w:cs="Arial"/>
                <w:b/>
                <w:bCs/>
              </w:rPr>
              <w:t xml:space="preserve">SKUPNA OKVIRNA </w:t>
            </w:r>
            <w:r w:rsidR="009C597A">
              <w:rPr>
                <w:rFonts w:cs="Arial"/>
                <w:b/>
                <w:bCs/>
              </w:rPr>
              <w:t>ŠTIRI</w:t>
            </w:r>
            <w:r w:rsidRPr="003E3AE6">
              <w:rPr>
                <w:rFonts w:cs="Arial"/>
                <w:b/>
                <w:bCs/>
              </w:rPr>
              <w:t xml:space="preserve"> (</w:t>
            </w:r>
            <w:r w:rsidR="009C597A">
              <w:rPr>
                <w:rFonts w:cs="Arial"/>
                <w:b/>
                <w:bCs/>
              </w:rPr>
              <w:t>4</w:t>
            </w:r>
            <w:r w:rsidRPr="003E3AE6">
              <w:rPr>
                <w:rFonts w:cs="Arial"/>
                <w:b/>
                <w:bCs/>
              </w:rPr>
              <w:t>) LETNA POGODBENA VREDNOST v EUR brez DDV:</w:t>
            </w:r>
          </w:p>
        </w:tc>
        <w:tc>
          <w:tcPr>
            <w:tcW w:w="3535" w:type="dxa"/>
            <w:noWrap/>
            <w:vAlign w:val="center"/>
          </w:tcPr>
          <w:p w14:paraId="7DF9C9B9" w14:textId="77777777" w:rsidR="00CF5BF9" w:rsidRPr="003E3AE6" w:rsidRDefault="00CF5BF9" w:rsidP="00744162">
            <w:pPr>
              <w:jc w:val="right"/>
              <w:rPr>
                <w:rFonts w:cs="Arial"/>
              </w:rPr>
            </w:pPr>
          </w:p>
        </w:tc>
      </w:tr>
      <w:tr w:rsidR="00CF5BF9" w:rsidRPr="003E3AE6" w14:paraId="55884381" w14:textId="77777777" w:rsidTr="000C370F">
        <w:trPr>
          <w:trHeight w:val="441"/>
        </w:trPr>
        <w:tc>
          <w:tcPr>
            <w:tcW w:w="5802" w:type="dxa"/>
            <w:vAlign w:val="center"/>
          </w:tcPr>
          <w:p w14:paraId="08D0E744" w14:textId="6FBAFA27" w:rsidR="00CF5BF9" w:rsidRPr="003E3AE6" w:rsidRDefault="00CF5BF9" w:rsidP="00744162">
            <w:pPr>
              <w:jc w:val="right"/>
              <w:rPr>
                <w:rFonts w:cs="Arial"/>
                <w:b/>
                <w:bCs/>
              </w:rPr>
            </w:pPr>
            <w:r w:rsidRPr="003E3AE6">
              <w:rPr>
                <w:rFonts w:cs="Arial"/>
                <w:b/>
                <w:bCs/>
              </w:rPr>
              <w:t>22 % DDV:</w:t>
            </w:r>
          </w:p>
        </w:tc>
        <w:tc>
          <w:tcPr>
            <w:tcW w:w="3535" w:type="dxa"/>
            <w:noWrap/>
            <w:vAlign w:val="center"/>
          </w:tcPr>
          <w:p w14:paraId="5144C00B" w14:textId="77777777" w:rsidR="00CF5BF9" w:rsidRPr="003E3AE6" w:rsidRDefault="00CF5BF9" w:rsidP="00744162">
            <w:pPr>
              <w:jc w:val="right"/>
              <w:rPr>
                <w:rFonts w:cs="Arial"/>
              </w:rPr>
            </w:pPr>
          </w:p>
        </w:tc>
      </w:tr>
      <w:tr w:rsidR="00CF5BF9" w:rsidRPr="00C335CF" w14:paraId="0F6014BF" w14:textId="77777777" w:rsidTr="000C370F">
        <w:trPr>
          <w:trHeight w:val="441"/>
        </w:trPr>
        <w:tc>
          <w:tcPr>
            <w:tcW w:w="5802" w:type="dxa"/>
            <w:vAlign w:val="center"/>
          </w:tcPr>
          <w:p w14:paraId="46BF3BB1" w14:textId="2F5EE782" w:rsidR="00CF5BF9" w:rsidRDefault="00CF5BF9" w:rsidP="00744162">
            <w:pPr>
              <w:jc w:val="right"/>
              <w:rPr>
                <w:rFonts w:cs="Arial"/>
                <w:b/>
                <w:bCs/>
              </w:rPr>
            </w:pPr>
            <w:r w:rsidRPr="003E3AE6">
              <w:rPr>
                <w:rFonts w:cs="Arial"/>
                <w:b/>
                <w:bCs/>
              </w:rPr>
              <w:t xml:space="preserve">SKUPNA OKVIRNA </w:t>
            </w:r>
            <w:r w:rsidR="009C597A">
              <w:rPr>
                <w:rFonts w:cs="Arial"/>
                <w:b/>
                <w:bCs/>
              </w:rPr>
              <w:t>ŠTIRI</w:t>
            </w:r>
            <w:r w:rsidRPr="003E3AE6">
              <w:rPr>
                <w:rFonts w:cs="Arial"/>
                <w:b/>
                <w:bCs/>
              </w:rPr>
              <w:t xml:space="preserve"> (</w:t>
            </w:r>
            <w:r w:rsidR="009C597A">
              <w:rPr>
                <w:rFonts w:cs="Arial"/>
                <w:b/>
                <w:bCs/>
              </w:rPr>
              <w:t>4</w:t>
            </w:r>
            <w:r w:rsidRPr="003E3AE6">
              <w:rPr>
                <w:rFonts w:cs="Arial"/>
                <w:b/>
                <w:bCs/>
              </w:rPr>
              <w:t>) LETNA POGODBENA VREDNOST v EUR z DDV:</w:t>
            </w:r>
          </w:p>
        </w:tc>
        <w:tc>
          <w:tcPr>
            <w:tcW w:w="3535" w:type="dxa"/>
            <w:noWrap/>
            <w:vAlign w:val="center"/>
          </w:tcPr>
          <w:p w14:paraId="3161C8C6" w14:textId="77777777" w:rsidR="00CF5BF9" w:rsidRDefault="00CF5BF9" w:rsidP="00744162">
            <w:pPr>
              <w:jc w:val="right"/>
              <w:rPr>
                <w:rFonts w:cs="Arial"/>
              </w:rPr>
            </w:pPr>
          </w:p>
        </w:tc>
      </w:tr>
    </w:tbl>
    <w:p w14:paraId="158174D9" w14:textId="77777777" w:rsidR="00F1689B" w:rsidRDefault="00F1689B" w:rsidP="00744162">
      <w:pPr>
        <w:rPr>
          <w:rFonts w:asciiTheme="minorHAnsi" w:hAnsiTheme="minorHAnsi" w:cstheme="minorHAnsi"/>
        </w:rPr>
      </w:pPr>
    </w:p>
    <w:p w14:paraId="137A4027" w14:textId="77777777" w:rsidR="00E9135B" w:rsidRPr="00F815F9" w:rsidRDefault="00E9135B" w:rsidP="00744162">
      <w:pPr>
        <w:numPr>
          <w:ilvl w:val="12"/>
          <w:numId w:val="0"/>
        </w:numPr>
        <w:rPr>
          <w:rFonts w:cs="Arial"/>
        </w:rPr>
      </w:pPr>
      <w:r w:rsidRPr="00F815F9">
        <w:rPr>
          <w:rFonts w:cs="Arial"/>
        </w:rPr>
        <w:t>Sprememba stopnje DDV v skladu z veljavno zakonodajo ne predstavlja spremembe te pogodbe.</w:t>
      </w:r>
    </w:p>
    <w:p w14:paraId="3306E9E6" w14:textId="77777777" w:rsidR="00F1689B" w:rsidRDefault="00F1689B" w:rsidP="00744162">
      <w:pPr>
        <w:rPr>
          <w:rFonts w:asciiTheme="minorHAnsi" w:hAnsiTheme="minorHAnsi" w:cstheme="minorHAnsi"/>
        </w:rPr>
      </w:pPr>
    </w:p>
    <w:p w14:paraId="1B7CDE4F" w14:textId="332FD036" w:rsidR="00E9135B" w:rsidRDefault="00E9135B" w:rsidP="00744162">
      <w:pPr>
        <w:rPr>
          <w:rFonts w:asciiTheme="minorHAnsi" w:hAnsiTheme="minorHAnsi" w:cstheme="minorHAnsi"/>
        </w:rPr>
      </w:pPr>
      <w:r w:rsidRPr="00AF07B1">
        <w:rPr>
          <w:rFonts w:asciiTheme="minorHAnsi" w:hAnsiTheme="minorHAnsi" w:cstheme="minorHAnsi"/>
        </w:rPr>
        <w:t xml:space="preserve">Skupna </w:t>
      </w:r>
      <w:r>
        <w:rPr>
          <w:rFonts w:asciiTheme="minorHAnsi" w:hAnsiTheme="minorHAnsi" w:cstheme="minorHAnsi"/>
        </w:rPr>
        <w:t xml:space="preserve">eno (1) letna in skupna </w:t>
      </w:r>
      <w:r w:rsidR="001608DB">
        <w:rPr>
          <w:rFonts w:asciiTheme="minorHAnsi" w:hAnsiTheme="minorHAnsi" w:cstheme="minorHAnsi"/>
        </w:rPr>
        <w:t>štiri</w:t>
      </w:r>
      <w:r>
        <w:rPr>
          <w:rFonts w:asciiTheme="minorHAnsi" w:hAnsiTheme="minorHAnsi" w:cstheme="minorHAnsi"/>
        </w:rPr>
        <w:t xml:space="preserve"> (</w:t>
      </w:r>
      <w:r w:rsidR="001608DB">
        <w:rPr>
          <w:rFonts w:asciiTheme="minorHAnsi" w:hAnsiTheme="minorHAnsi" w:cstheme="minorHAnsi"/>
        </w:rPr>
        <w:t>4</w:t>
      </w:r>
      <w:r>
        <w:rPr>
          <w:rFonts w:asciiTheme="minorHAnsi" w:hAnsiTheme="minorHAnsi" w:cstheme="minorHAnsi"/>
        </w:rPr>
        <w:t xml:space="preserve">) letna </w:t>
      </w:r>
      <w:r w:rsidRPr="00AF07B1">
        <w:rPr>
          <w:rFonts w:asciiTheme="minorHAnsi" w:hAnsiTheme="minorHAnsi" w:cstheme="minorHAnsi"/>
        </w:rPr>
        <w:t xml:space="preserve">pogodbena vrednost </w:t>
      </w:r>
      <w:r>
        <w:rPr>
          <w:rFonts w:asciiTheme="minorHAnsi" w:hAnsiTheme="minorHAnsi" w:cstheme="minorHAnsi"/>
        </w:rPr>
        <w:t>sta okvirni</w:t>
      </w:r>
      <w:r w:rsidRPr="00AF07B1">
        <w:rPr>
          <w:rFonts w:asciiTheme="minorHAnsi" w:hAnsiTheme="minorHAnsi" w:cstheme="minorHAnsi"/>
        </w:rPr>
        <w:t xml:space="preserve">. Naročnik bo naročal storitev po dejanskih potrebah, zato lahko v času trajanja te pogodbe pride do odstopanj količin od ocenjenih količin v Predračunu (OBR – 2.19), kar pomeni, da se lahko vrednost okvirne </w:t>
      </w:r>
      <w:r>
        <w:rPr>
          <w:rFonts w:asciiTheme="minorHAnsi" w:hAnsiTheme="minorHAnsi" w:cstheme="minorHAnsi"/>
        </w:rPr>
        <w:t>eno</w:t>
      </w:r>
      <w:r w:rsidRPr="00AF07B1">
        <w:rPr>
          <w:rFonts w:asciiTheme="minorHAnsi" w:hAnsiTheme="minorHAnsi" w:cstheme="minorHAnsi"/>
        </w:rPr>
        <w:t xml:space="preserve"> (</w:t>
      </w:r>
      <w:r>
        <w:rPr>
          <w:rFonts w:asciiTheme="minorHAnsi" w:hAnsiTheme="minorHAnsi" w:cstheme="minorHAnsi"/>
        </w:rPr>
        <w:t>1</w:t>
      </w:r>
      <w:r w:rsidRPr="00AF07B1">
        <w:rPr>
          <w:rFonts w:asciiTheme="minorHAnsi" w:hAnsiTheme="minorHAnsi" w:cstheme="minorHAnsi"/>
        </w:rPr>
        <w:t xml:space="preserve">) letne </w:t>
      </w:r>
      <w:r>
        <w:rPr>
          <w:rFonts w:asciiTheme="minorHAnsi" w:hAnsiTheme="minorHAnsi" w:cstheme="minorHAnsi"/>
        </w:rPr>
        <w:t xml:space="preserve">in </w:t>
      </w:r>
      <w:r w:rsidR="00206012">
        <w:rPr>
          <w:rFonts w:asciiTheme="minorHAnsi" w:hAnsiTheme="minorHAnsi" w:cstheme="minorHAnsi"/>
        </w:rPr>
        <w:t>štiri</w:t>
      </w:r>
      <w:r>
        <w:rPr>
          <w:rFonts w:asciiTheme="minorHAnsi" w:hAnsiTheme="minorHAnsi" w:cstheme="minorHAnsi"/>
        </w:rPr>
        <w:t xml:space="preserve"> (</w:t>
      </w:r>
      <w:r w:rsidR="00206012">
        <w:rPr>
          <w:rFonts w:asciiTheme="minorHAnsi" w:hAnsiTheme="minorHAnsi" w:cstheme="minorHAnsi"/>
        </w:rPr>
        <w:t>4</w:t>
      </w:r>
      <w:r>
        <w:rPr>
          <w:rFonts w:asciiTheme="minorHAnsi" w:hAnsiTheme="minorHAnsi" w:cstheme="minorHAnsi"/>
        </w:rPr>
        <w:t xml:space="preserve">) letne </w:t>
      </w:r>
      <w:r w:rsidRPr="00AF07B1">
        <w:rPr>
          <w:rFonts w:asciiTheme="minorHAnsi" w:hAnsiTheme="minorHAnsi" w:cstheme="minorHAnsi"/>
        </w:rPr>
        <w:t>pogodbene vrednosti do konca veljavnosti te pogodbe spremeni</w:t>
      </w:r>
      <w:r>
        <w:rPr>
          <w:rFonts w:asciiTheme="minorHAnsi" w:hAnsiTheme="minorHAnsi" w:cstheme="minorHAnsi"/>
        </w:rPr>
        <w:t>ta</w:t>
      </w:r>
      <w:r w:rsidRPr="00AF07B1">
        <w:rPr>
          <w:rFonts w:asciiTheme="minorHAnsi" w:hAnsiTheme="minorHAnsi" w:cstheme="minorHAnsi"/>
        </w:rPr>
        <w:t xml:space="preserve">. V primeru, da bi pred potekom trajanjem te pogodbe skupna vrednost izvedenih storitev presegla skupno okvirno </w:t>
      </w:r>
      <w:r>
        <w:rPr>
          <w:rFonts w:asciiTheme="minorHAnsi" w:hAnsiTheme="minorHAnsi" w:cstheme="minorHAnsi"/>
        </w:rPr>
        <w:t>eno (1) letno</w:t>
      </w:r>
      <w:r w:rsidRPr="00AF07B1">
        <w:rPr>
          <w:rFonts w:asciiTheme="minorHAnsi" w:hAnsiTheme="minorHAnsi" w:cstheme="minorHAnsi"/>
        </w:rPr>
        <w:t xml:space="preserve"> </w:t>
      </w:r>
      <w:r>
        <w:rPr>
          <w:rFonts w:asciiTheme="minorHAnsi" w:hAnsiTheme="minorHAnsi" w:cstheme="minorHAnsi"/>
        </w:rPr>
        <w:t xml:space="preserve">in </w:t>
      </w:r>
      <w:r w:rsidR="004E33EB">
        <w:rPr>
          <w:rFonts w:asciiTheme="minorHAnsi" w:hAnsiTheme="minorHAnsi" w:cstheme="minorHAnsi"/>
        </w:rPr>
        <w:t>štiri</w:t>
      </w:r>
      <w:r>
        <w:rPr>
          <w:rFonts w:asciiTheme="minorHAnsi" w:hAnsiTheme="minorHAnsi" w:cstheme="minorHAnsi"/>
        </w:rPr>
        <w:t xml:space="preserve"> (</w:t>
      </w:r>
      <w:r w:rsidR="004E33EB">
        <w:rPr>
          <w:rFonts w:asciiTheme="minorHAnsi" w:hAnsiTheme="minorHAnsi" w:cstheme="minorHAnsi"/>
        </w:rPr>
        <w:t>4</w:t>
      </w:r>
      <w:r>
        <w:rPr>
          <w:rFonts w:asciiTheme="minorHAnsi" w:hAnsiTheme="minorHAnsi" w:cstheme="minorHAnsi"/>
        </w:rPr>
        <w:t xml:space="preserve">) letno </w:t>
      </w:r>
      <w:r w:rsidRPr="00AF07B1">
        <w:rPr>
          <w:rFonts w:asciiTheme="minorHAnsi" w:hAnsiTheme="minorHAnsi" w:cstheme="minorHAnsi"/>
        </w:rPr>
        <w:t>pogodbeno vrednost, zaradi večjih količin od okvirnih,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w:t>
      </w:r>
      <w:r w:rsidR="006873C9">
        <w:rPr>
          <w:rFonts w:asciiTheme="minorHAnsi" w:hAnsiTheme="minorHAnsi" w:cstheme="minorHAnsi"/>
        </w:rPr>
        <w:t>s</w:t>
      </w:r>
      <w:r>
        <w:rPr>
          <w:rFonts w:asciiTheme="minorHAnsi" w:hAnsiTheme="minorHAnsi" w:cstheme="minorHAnsi"/>
        </w:rPr>
        <w:t xml:space="preserve"> katerim se pogodbeni stranki dogovorita za večje količine, ostali pogodbeni pogoji pa se ne smejo bistveno spremeniti.</w:t>
      </w:r>
    </w:p>
    <w:p w14:paraId="2069319A" w14:textId="77777777" w:rsidR="00E9135B" w:rsidRDefault="00E9135B" w:rsidP="00744162">
      <w:pPr>
        <w:rPr>
          <w:rFonts w:asciiTheme="minorHAnsi" w:hAnsiTheme="minorHAnsi" w:cstheme="minorHAnsi"/>
        </w:rPr>
      </w:pPr>
    </w:p>
    <w:p w14:paraId="7EA09D8F" w14:textId="14F31C67" w:rsidR="00E9135B" w:rsidRDefault="00E9135B" w:rsidP="00744162">
      <w:pPr>
        <w:rPr>
          <w:rFonts w:asciiTheme="minorHAnsi" w:hAnsiTheme="minorHAnsi" w:cstheme="minorHAnsi"/>
        </w:rPr>
      </w:pPr>
      <w:r w:rsidRPr="007D0ED0">
        <w:rPr>
          <w:rFonts w:asciiTheme="minorHAnsi" w:hAnsiTheme="minorHAnsi" w:cstheme="minorHAnsi"/>
        </w:rPr>
        <w:t xml:space="preserve">Cene na enoto so določene v obrazcu OBR – 2.19 (Predračun) in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9FA3195" w14:textId="77777777" w:rsidR="00AC75EE" w:rsidRDefault="00AC75EE" w:rsidP="00744162">
      <w:pPr>
        <w:rPr>
          <w:rFonts w:asciiTheme="minorHAnsi" w:hAnsiTheme="minorHAnsi" w:cstheme="minorHAnsi"/>
        </w:rPr>
      </w:pPr>
    </w:p>
    <w:p w14:paraId="758CDDF9" w14:textId="0D5AADFE" w:rsidR="009C597A" w:rsidRPr="00FB6845" w:rsidRDefault="009C597A" w:rsidP="009C597A">
      <w:pPr>
        <w:spacing w:line="260" w:lineRule="exact"/>
        <w:rPr>
          <w:rFonts w:cs="Arial"/>
        </w:rPr>
      </w:pPr>
      <w:r w:rsidRPr="001516C8">
        <w:rPr>
          <w:rFonts w:cs="Arial"/>
        </w:rPr>
        <w:t xml:space="preserve">Cene so izražene v eurih (EUR) </w:t>
      </w:r>
      <w:r w:rsidR="005860A9" w:rsidRPr="001516C8">
        <w:rPr>
          <w:rFonts w:cs="Arial"/>
        </w:rPr>
        <w:t xml:space="preserve">brez DDV </w:t>
      </w:r>
      <w:r w:rsidRPr="001516C8">
        <w:rPr>
          <w:rFonts w:cs="Arial"/>
        </w:rPr>
        <w:t>ter so fiksne za obdobje 12 mesecev od datuma sklenitve pogodbe. Po poteku tega obdobja</w:t>
      </w:r>
      <w:r w:rsidRPr="001516C8">
        <w:rPr>
          <w:rFonts w:cs="Arial"/>
          <w:i/>
        </w:rPr>
        <w:t xml:space="preserve"> </w:t>
      </w:r>
      <w:r w:rsidRPr="001516C8">
        <w:rPr>
          <w:rFonts w:cs="Arial"/>
        </w:rPr>
        <w:t>– 12 mesecev od sklenitve pogodbe, se cene</w:t>
      </w:r>
      <w:r w:rsidR="000D765B">
        <w:rPr>
          <w:rFonts w:cs="Arial"/>
        </w:rPr>
        <w:t xml:space="preserve"> usklajujejo skladno Pravilnikom o načinih valorizacije denarnih obveznosti, ki jih v večletnih pogodbah dogovarjajo pravne osebe javnega sektorja (Uradni list RS, št. 1/2004; v nadaljevanju: Pravilnik). Cene se</w:t>
      </w:r>
      <w:r w:rsidR="00E202C1">
        <w:rPr>
          <w:rFonts w:cs="Arial"/>
        </w:rPr>
        <w:t xml:space="preserve"> </w:t>
      </w:r>
      <w:r w:rsidRPr="001516C8">
        <w:rPr>
          <w:rFonts w:cs="Arial"/>
        </w:rPr>
        <w:t xml:space="preserve">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w:t>
      </w:r>
      <w:r w:rsidRPr="001516C8">
        <w:rPr>
          <w:rFonts w:cs="Arial"/>
          <w:lang w:val="pt-BR"/>
        </w:rPr>
        <w:t xml:space="preserve">uskladitve cene se lahko izvedejo, ko indeks kumulativno ponovno preseže 4 % spremembo, pri čemer je izhodišče za izračun indeksa indeks, ki je uradno objavljen po zadnji spremembi cene. Za izračun indeksa se uporablja povezava: </w:t>
      </w:r>
      <w:hyperlink r:id="rId14" w:anchor="/revalorisation" w:history="1">
        <w:r w:rsidRPr="001516C8">
          <w:rPr>
            <w:rStyle w:val="Hiperpovezava"/>
            <w:rFonts w:cs="Arial"/>
            <w:lang w:val="pt-BR"/>
          </w:rPr>
          <w:t>https://www.stat.si/Inflacija/#/revalorisation</w:t>
        </w:r>
      </w:hyperlink>
      <w:r w:rsidRPr="001516C8">
        <w:rPr>
          <w:rFonts w:cs="Arial"/>
          <w:lang w:val="pt-BR"/>
        </w:rPr>
        <w:t>.</w:t>
      </w:r>
      <w:r w:rsidR="00E202C1">
        <w:rPr>
          <w:rFonts w:cs="Arial"/>
          <w:lang w:val="pt-BR"/>
        </w:rPr>
        <w:t xml:space="preserve"> </w:t>
      </w:r>
      <w:r w:rsidRPr="001516C8">
        <w:rPr>
          <w:rFonts w:cs="Arial"/>
          <w:lang w:val="pt-BR"/>
        </w:rPr>
        <w:t>Cene</w:t>
      </w:r>
      <w:r w:rsidRPr="001516C8">
        <w:rPr>
          <w:rFonts w:cs="Arial"/>
        </w:rPr>
        <w:t xml:space="preserve"> se lahko spremenijo največ v višini 80 % izračunanega indeksa. Izvajalec mora uporabniku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w:t>
      </w:r>
      <w:r w:rsidR="0019370C">
        <w:rPr>
          <w:rFonts w:cs="Arial"/>
        </w:rPr>
        <w:t>aneks</w:t>
      </w:r>
      <w:r w:rsidR="0019370C" w:rsidRPr="001516C8">
        <w:rPr>
          <w:rFonts w:cs="Arial"/>
        </w:rPr>
        <w:t xml:space="preserve"> </w:t>
      </w:r>
      <w:r w:rsidRPr="001516C8">
        <w:rPr>
          <w:rFonts w:cs="Arial"/>
        </w:rPr>
        <w:t>k pogodbi</w:t>
      </w:r>
      <w:r w:rsidR="0019370C">
        <w:rPr>
          <w:rFonts w:cs="Arial"/>
        </w:rPr>
        <w:t xml:space="preserve"> na podlagi prve točke 1. odstavka 95. člena ZJN-3</w:t>
      </w:r>
      <w:r w:rsidR="00901E8E">
        <w:rPr>
          <w:rFonts w:cs="Arial"/>
        </w:rPr>
        <w:t>.</w:t>
      </w:r>
      <w:r w:rsidR="0019370C">
        <w:rPr>
          <w:rFonts w:cs="Arial"/>
        </w:rPr>
        <w:t xml:space="preserve"> </w:t>
      </w:r>
      <w:r w:rsidR="00E202C1">
        <w:rPr>
          <w:rFonts w:cs="Arial"/>
        </w:rPr>
        <w:t xml:space="preserve">V primeru, da v času trajanja te pogodbe pride do spremembe Pravilnika in bi ta sprememba vplivala na cene iz predmetne pogodbe, pogodbeni stranki skleneta aneks k pogodbi na podlagi prve točke 1. odstavka 95. člena ZJN-3.   </w:t>
      </w:r>
    </w:p>
    <w:p w14:paraId="591F5006" w14:textId="3C099907" w:rsidR="009C597A" w:rsidRDefault="009C597A" w:rsidP="00744162">
      <w:pPr>
        <w:rPr>
          <w:rFonts w:asciiTheme="minorHAnsi" w:hAnsiTheme="minorHAnsi" w:cstheme="minorHAnsi"/>
        </w:rPr>
      </w:pPr>
    </w:p>
    <w:p w14:paraId="57407131" w14:textId="7F12D51F" w:rsidR="00901E8E" w:rsidRDefault="00901E8E" w:rsidP="00744162">
      <w:pPr>
        <w:rPr>
          <w:rFonts w:asciiTheme="minorHAnsi" w:hAnsiTheme="minorHAnsi" w:cstheme="minorHAnsi"/>
        </w:rPr>
      </w:pPr>
    </w:p>
    <w:p w14:paraId="10870305" w14:textId="77777777" w:rsidR="00901E8E" w:rsidRDefault="00901E8E" w:rsidP="00744162">
      <w:pPr>
        <w:rPr>
          <w:rFonts w:asciiTheme="minorHAnsi" w:hAnsiTheme="minorHAnsi" w:cstheme="minorHAnsi"/>
        </w:rPr>
      </w:pPr>
    </w:p>
    <w:p w14:paraId="0D6F0957"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7B784964" w14:textId="77777777" w:rsidR="00E9135B" w:rsidRPr="00F0337A" w:rsidRDefault="00E9135B" w:rsidP="00744162">
      <w:pPr>
        <w:jc w:val="center"/>
        <w:rPr>
          <w:i/>
          <w:color w:val="A6A6A6" w:themeColor="background1" w:themeShade="A6"/>
          <w:sz w:val="18"/>
          <w:szCs w:val="18"/>
        </w:rPr>
      </w:pPr>
      <w:r w:rsidRPr="00F0337A">
        <w:rPr>
          <w:i/>
          <w:color w:val="A6A6A6" w:themeColor="background1" w:themeShade="A6"/>
          <w:sz w:val="18"/>
          <w:szCs w:val="18"/>
        </w:rPr>
        <w:t>(pri sklepanju pogodbe se vsebina člena smiselno prilagodi)</w:t>
      </w:r>
    </w:p>
    <w:p w14:paraId="7499BBFF" w14:textId="77777777" w:rsidR="00E9135B" w:rsidRPr="007A281B" w:rsidRDefault="00E9135B" w:rsidP="00744162">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t xml:space="preserve">Izvajalec izstavi račun naročniku najkasneje do 15. dne v mesecu za storitve izvedene in prevzete v preteklem mesecu. Izvajalec mora k računu priložiti vse obojestransko podpisane zapisnike o opravljeni storitvi za tisti mesec, ki ga izvajalec namerava obračunati. Račun se mora sklicevati na številko te pogodbe. </w:t>
      </w:r>
    </w:p>
    <w:p w14:paraId="48CE16EE" w14:textId="77777777" w:rsidR="00E9135B" w:rsidRDefault="00E9135B" w:rsidP="00744162">
      <w:pPr>
        <w:pStyle w:val="Telobesedila"/>
        <w:spacing w:after="0"/>
        <w:rPr>
          <w:rFonts w:asciiTheme="majorHAnsi" w:hAnsiTheme="majorHAnsi" w:cstheme="majorHAnsi"/>
          <w:lang w:val="sl-SI"/>
        </w:rPr>
      </w:pPr>
    </w:p>
    <w:p w14:paraId="25527484" w14:textId="77777777" w:rsidR="00E9135B" w:rsidRDefault="00E9135B" w:rsidP="00744162">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bodo k računu priloženi potrjeni zapisniki o opravljeni storitvi, ga bo naročnik zavrnil. </w:t>
      </w:r>
    </w:p>
    <w:p w14:paraId="7EBE10EF" w14:textId="77777777" w:rsidR="00F1689B" w:rsidRDefault="00F1689B" w:rsidP="00744162">
      <w:pPr>
        <w:rPr>
          <w:rFonts w:asciiTheme="minorHAnsi" w:hAnsiTheme="minorHAnsi" w:cstheme="minorHAnsi"/>
        </w:rPr>
      </w:pPr>
    </w:p>
    <w:p w14:paraId="0B8C85E2" w14:textId="2189FFB2" w:rsidR="00E9135B" w:rsidRPr="00246038" w:rsidRDefault="00E9135B" w:rsidP="00744162">
      <w:pPr>
        <w:rPr>
          <w:rFonts w:asciiTheme="minorHAnsi" w:hAnsiTheme="minorHAnsi" w:cstheme="minorHAnsi"/>
          <w:i/>
          <w:color w:val="BFBFBF" w:themeColor="background1" w:themeShade="BF"/>
          <w:sz w:val="18"/>
          <w:szCs w:val="18"/>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naročniku </w:t>
      </w:r>
      <w:r>
        <w:rPr>
          <w:lang w:eastAsia="x-none"/>
        </w:rPr>
        <w:t>pošiljal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sidRPr="00AE7118">
        <w:rPr>
          <w:lang w:eastAsia="x-none"/>
        </w:rPr>
        <w:t xml:space="preserve">in spremljajoče dokumente </w:t>
      </w:r>
      <w:r w:rsidRPr="00AE7118">
        <w:rPr>
          <w:rFonts w:cs="Arial"/>
          <w:lang w:eastAsia="x-none"/>
        </w:rPr>
        <w:t>izključno v elektronski obliki (e–račun)</w:t>
      </w:r>
      <w:r w:rsidRPr="00C62A91">
        <w:rPr>
          <w:lang w:eastAsia="x-none"/>
        </w:rPr>
        <w:t xml:space="preserve">. Račun mora biti naslovljen na: </w:t>
      </w:r>
      <w:r w:rsidRPr="00AE7118">
        <w:rPr>
          <w:rFonts w:cs="Arial"/>
          <w:lang w:eastAsia="x-none"/>
        </w:rPr>
        <w:t>Zavod Republike Slovenije za blagovne rezerve, Dunajska cesta 106, 1000 Ljubljana</w:t>
      </w:r>
      <w:r>
        <w:rPr>
          <w:rFonts w:cs="Arial"/>
          <w:lang w:eastAsia="x-none"/>
        </w:rPr>
        <w:t>, na TRR: SI56 2900 0005 5148 819 odprt pri UniCredit Banka, SWIFT: BACXSI22</w:t>
      </w:r>
      <w:r w:rsidRPr="00EE2F8E">
        <w:rPr>
          <w:lang w:eastAsia="x-none"/>
        </w:rPr>
        <w:t>.</w:t>
      </w:r>
      <w:r>
        <w:rPr>
          <w:lang w:eastAsia="x-none"/>
        </w:rPr>
        <w:t xml:space="preserve"> Naročnik bo po potrebi posredoval navodila za izdajo e-računa.</w:t>
      </w:r>
      <w:r w:rsidRPr="00C62A91">
        <w:rPr>
          <w:lang w:eastAsia="x-none"/>
        </w:rPr>
        <w:t xml:space="preserve"> </w:t>
      </w:r>
    </w:p>
    <w:p w14:paraId="7F6480AA" w14:textId="77777777" w:rsidR="00F1689B" w:rsidRDefault="00F1689B" w:rsidP="00744162">
      <w:pPr>
        <w:rPr>
          <w:lang w:eastAsia="x-none"/>
        </w:rPr>
      </w:pPr>
    </w:p>
    <w:p w14:paraId="4DA8F098" w14:textId="51D8C72C" w:rsidR="00F1689B" w:rsidRDefault="00F1689B" w:rsidP="00744162">
      <w:pPr>
        <w:rPr>
          <w:rFonts w:cs="Arial"/>
          <w:bCs/>
        </w:rPr>
      </w:pPr>
      <w:r>
        <w:rPr>
          <w:lang w:eastAsia="x-none"/>
        </w:rPr>
        <w:t xml:space="preserve">V primeru, da izvajalec nastopa </w:t>
      </w:r>
      <w:r w:rsidRPr="00975ECA">
        <w:rPr>
          <w:color w:val="A6A6A6" w:themeColor="background1" w:themeShade="A6"/>
          <w:lang w:eastAsia="x-none"/>
        </w:rPr>
        <w:t>s soizvajalcem in</w:t>
      </w:r>
      <w:r w:rsidR="00E9135B">
        <w:rPr>
          <w:color w:val="A6A6A6" w:themeColor="background1" w:themeShade="A6"/>
          <w:lang w:eastAsia="x-none"/>
        </w:rPr>
        <w:t>/ali</w:t>
      </w:r>
      <w:r w:rsidRPr="00975ECA">
        <w:rPr>
          <w:color w:val="A6A6A6" w:themeColor="background1" w:themeShade="A6"/>
          <w:lang w:eastAsia="x-none"/>
        </w:rPr>
        <w:t xml:space="preserve"> podizvajalcem</w:t>
      </w:r>
      <w:r>
        <w:rPr>
          <w:lang w:eastAsia="x-none"/>
        </w:rPr>
        <w:t xml:space="preserve">, </w:t>
      </w:r>
      <w:r w:rsidR="00E9135B">
        <w:rPr>
          <w:rFonts w:cs="Arial"/>
          <w:bCs/>
        </w:rPr>
        <w:t xml:space="preserve">ki so se v obrazcu </w:t>
      </w:r>
      <w:r w:rsidRPr="00C62A91">
        <w:rPr>
          <w:rFonts w:cs="Arial"/>
          <w:bCs/>
        </w:rPr>
        <w:t>OBR</w:t>
      </w:r>
      <w:r>
        <w:rPr>
          <w:rFonts w:cs="Arial"/>
          <w:bCs/>
        </w:rPr>
        <w:t xml:space="preserve"> – 2</w:t>
      </w:r>
      <w:r w:rsidR="00E9135B">
        <w:rPr>
          <w:rFonts w:cs="Arial"/>
          <w:bCs/>
        </w:rPr>
        <w:t>.04 (</w:t>
      </w:r>
      <w:r w:rsidR="00E9135B" w:rsidRPr="00C62A91">
        <w:rPr>
          <w:rFonts w:cs="Arial"/>
          <w:bCs/>
        </w:rPr>
        <w:t xml:space="preserve">Organizacija ponudnika in obseg </w:t>
      </w:r>
      <w:r w:rsidR="00E9135B">
        <w:rPr>
          <w:rFonts w:cs="Arial"/>
          <w:bCs/>
        </w:rPr>
        <w:t xml:space="preserve">predmeta) </w:t>
      </w:r>
      <w:r w:rsidRPr="00C62A91">
        <w:rPr>
          <w:rFonts w:cs="Arial"/>
          <w:bCs/>
        </w:rPr>
        <w:t>izrekli za neposredna plačila, velja naslednje</w:t>
      </w:r>
      <w:r>
        <w:rPr>
          <w:rFonts w:cs="Arial"/>
          <w:bCs/>
        </w:rPr>
        <w:t>:</w:t>
      </w:r>
    </w:p>
    <w:p w14:paraId="6522D45A" w14:textId="77777777" w:rsidR="00F1689B" w:rsidRPr="00E9135B" w:rsidRDefault="00F1689B" w:rsidP="00744162">
      <w:pPr>
        <w:pStyle w:val="Odstavekseznama"/>
        <w:numPr>
          <w:ilvl w:val="0"/>
          <w:numId w:val="32"/>
        </w:numPr>
        <w:spacing w:line="240" w:lineRule="auto"/>
        <w:ind w:left="357" w:hanging="357"/>
        <w:rPr>
          <w:rFonts w:cs="Arial"/>
        </w:rPr>
      </w:pPr>
      <w:r w:rsidRPr="00E9135B">
        <w:rPr>
          <w:rFonts w:asciiTheme="minorHAnsi" w:hAnsiTheme="minorHAnsi" w:cstheme="minorBidi"/>
        </w:rPr>
        <w:t>izvajalec izstavi naročniku račun samo v vrednosti storitve, ki jo je izvedel sam,</w:t>
      </w:r>
    </w:p>
    <w:p w14:paraId="0439786F" w14:textId="264843FA" w:rsidR="00F1689B" w:rsidRPr="00E9135B" w:rsidRDefault="00F1689B" w:rsidP="00744162">
      <w:pPr>
        <w:pStyle w:val="Odstavekseznama"/>
        <w:numPr>
          <w:ilvl w:val="0"/>
          <w:numId w:val="32"/>
        </w:numPr>
        <w:spacing w:line="240" w:lineRule="auto"/>
        <w:ind w:left="357" w:hanging="357"/>
        <w:rPr>
          <w:rFonts w:cs="Arial"/>
        </w:rPr>
      </w:pPr>
      <w:r w:rsidRPr="00E9135B">
        <w:rPr>
          <w:rFonts w:asciiTheme="minorHAnsi" w:hAnsiTheme="minorHAnsi" w:cstheme="minorBidi"/>
          <w:color w:val="A6A6A6" w:themeColor="background1" w:themeShade="A6"/>
        </w:rPr>
        <w:t>soizvajalec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mora račun za izvedeno storitev izstaviti izključno naročniku (račun mora biti izstavljen na naročnika). Poleg računa mora </w:t>
      </w:r>
      <w:r w:rsidR="00E9135B">
        <w:rPr>
          <w:rFonts w:asciiTheme="minorHAnsi" w:hAnsiTheme="minorHAnsi" w:cstheme="minorBidi"/>
          <w:color w:val="A6A6A6" w:themeColor="background1" w:themeShade="A6"/>
        </w:rPr>
        <w:t>soizvajalec in/ali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k računu priložiti potrdilo oz. izjavo izvajalca, da potrjuje vrednost izvedenih storitev s strani </w:t>
      </w:r>
      <w:r w:rsidRPr="00E9135B">
        <w:rPr>
          <w:rFonts w:asciiTheme="minorHAnsi" w:hAnsiTheme="minorHAnsi" w:cstheme="minorBidi"/>
          <w:color w:val="A6A6A6" w:themeColor="background1" w:themeShade="A6"/>
        </w:rPr>
        <w:t>soizvajalca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V primeru, da </w:t>
      </w:r>
      <w:r w:rsidRPr="00E9135B">
        <w:rPr>
          <w:rFonts w:asciiTheme="minorHAnsi" w:hAnsiTheme="minorHAnsi" w:cstheme="minorBidi"/>
          <w:color w:val="A6A6A6" w:themeColor="background1" w:themeShade="A6"/>
        </w:rPr>
        <w:t>soizvajalec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ne bo predložil potrdila oz. izjavo izvajalca, bo </w:t>
      </w:r>
      <w:r w:rsidR="008033BF">
        <w:rPr>
          <w:rFonts w:asciiTheme="minorHAnsi" w:hAnsiTheme="minorHAnsi" w:cstheme="minorBidi"/>
        </w:rPr>
        <w:t>tak</w:t>
      </w:r>
      <w:r w:rsidRPr="00E9135B">
        <w:rPr>
          <w:rFonts w:asciiTheme="minorHAnsi" w:hAnsiTheme="minorHAnsi" w:cstheme="minorBidi"/>
        </w:rPr>
        <w:t xml:space="preserve"> račun</w:t>
      </w:r>
      <w:r w:rsidR="008033BF">
        <w:rPr>
          <w:rFonts w:asciiTheme="minorHAnsi" w:hAnsiTheme="minorHAnsi" w:cstheme="minorBidi"/>
        </w:rPr>
        <w:t xml:space="preserve"> naročnik</w:t>
      </w:r>
      <w:r w:rsidRPr="00E9135B">
        <w:rPr>
          <w:rFonts w:asciiTheme="minorHAnsi" w:hAnsiTheme="minorHAnsi" w:cstheme="minorBidi"/>
        </w:rPr>
        <w:t xml:space="preserve"> zavrnil. Naročnik bo tudi zavrnil račun </w:t>
      </w:r>
      <w:r w:rsidRPr="00E9135B">
        <w:rPr>
          <w:rFonts w:asciiTheme="minorHAnsi" w:hAnsiTheme="minorHAnsi" w:cstheme="minorBidi"/>
          <w:color w:val="A6A6A6" w:themeColor="background1" w:themeShade="A6"/>
        </w:rPr>
        <w:t>soizvajalca in</w:t>
      </w:r>
      <w:r w:rsidR="008033BF">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če ta ne bo izstavljen skladno s pogoji </w:t>
      </w:r>
      <w:r w:rsidR="008033BF">
        <w:rPr>
          <w:rFonts w:asciiTheme="minorHAnsi" w:hAnsiTheme="minorHAnsi" w:cstheme="minorBidi"/>
        </w:rPr>
        <w:t xml:space="preserve">določenimi </w:t>
      </w:r>
      <w:r w:rsidRPr="00E9135B">
        <w:rPr>
          <w:rFonts w:asciiTheme="minorHAnsi" w:hAnsiTheme="minorHAnsi" w:cstheme="minorBidi"/>
        </w:rPr>
        <w:t xml:space="preserve">v tej pogodbi. </w:t>
      </w:r>
    </w:p>
    <w:p w14:paraId="17A9D1D1" w14:textId="77777777" w:rsidR="00F1689B" w:rsidRPr="00130E66" w:rsidRDefault="00F1689B" w:rsidP="00744162">
      <w:pPr>
        <w:rPr>
          <w:lang w:eastAsia="x-none"/>
        </w:rPr>
      </w:pPr>
    </w:p>
    <w:p w14:paraId="68E3092D" w14:textId="77777777" w:rsidR="00F1689B" w:rsidRDefault="00F1689B" w:rsidP="00744162">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68E403C6" w14:textId="77777777" w:rsidR="00F1689B" w:rsidRDefault="00F1689B" w:rsidP="00744162">
      <w:pPr>
        <w:pStyle w:val="Telobesedila"/>
        <w:spacing w:after="0"/>
        <w:rPr>
          <w:rFonts w:asciiTheme="majorHAnsi" w:hAnsiTheme="majorHAnsi" w:cstheme="majorHAnsi"/>
          <w:lang w:val="sl-SI"/>
        </w:rPr>
      </w:pPr>
    </w:p>
    <w:p w14:paraId="0E71A983" w14:textId="29CEC45D" w:rsidR="00F1689B" w:rsidRPr="00176577" w:rsidRDefault="00F1689B" w:rsidP="00744162">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033BF">
        <w:rPr>
          <w:rFonts w:asciiTheme="minorHAnsi" w:hAnsiTheme="minorHAnsi" w:cstheme="minorHAnsi"/>
          <w:i/>
          <w:color w:val="A6A6A6" w:themeColor="background1" w:themeShade="A6"/>
          <w:sz w:val="18"/>
          <w:szCs w:val="18"/>
        </w:rPr>
        <w:t>(uporabimo, če izvajalec nastopa s podizvajalcem in če se je ta izrekel za neposredna plačila)</w:t>
      </w:r>
      <w:r w:rsidRPr="00067A1A">
        <w:rPr>
          <w:rFonts w:asciiTheme="minorHAnsi" w:hAnsiTheme="minorHAnsi" w:cstheme="minorHAnsi"/>
        </w:rPr>
        <w:t>.</w:t>
      </w:r>
    </w:p>
    <w:p w14:paraId="3980AD41" w14:textId="77777777" w:rsidR="00F1689B" w:rsidRDefault="00F1689B" w:rsidP="00744162">
      <w:pPr>
        <w:rPr>
          <w:rFonts w:asciiTheme="minorHAnsi" w:hAnsiTheme="minorHAnsi" w:cstheme="minorHAnsi"/>
        </w:rPr>
      </w:pPr>
    </w:p>
    <w:p w14:paraId="188365F7" w14:textId="77777777" w:rsidR="00F1689B" w:rsidRDefault="00F1689B" w:rsidP="00744162">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E610853" w14:textId="77777777" w:rsidR="00FC1082" w:rsidRDefault="00FC1082" w:rsidP="00744162">
      <w:pPr>
        <w:rPr>
          <w:rFonts w:asciiTheme="minorHAnsi" w:hAnsiTheme="minorHAnsi" w:cstheme="minorHAnsi"/>
        </w:rPr>
      </w:pPr>
    </w:p>
    <w:p w14:paraId="167197C2" w14:textId="77777777" w:rsidR="00FC1082" w:rsidRPr="008D169C" w:rsidRDefault="00FC1082" w:rsidP="00FC1082">
      <w:pPr>
        <w:pStyle w:val="Odstavekseznama"/>
        <w:numPr>
          <w:ilvl w:val="0"/>
          <w:numId w:val="1"/>
        </w:numPr>
        <w:spacing w:line="240" w:lineRule="auto"/>
        <w:jc w:val="center"/>
        <w:rPr>
          <w:rFonts w:asciiTheme="minorHAnsi" w:hAnsiTheme="minorHAnsi" w:cstheme="minorHAnsi"/>
          <w:b/>
        </w:rPr>
      </w:pPr>
      <w:r w:rsidRPr="008D169C">
        <w:rPr>
          <w:rFonts w:asciiTheme="minorHAnsi" w:hAnsiTheme="minorHAnsi" w:cstheme="minorHAnsi"/>
          <w:b/>
        </w:rPr>
        <w:t>člen</w:t>
      </w:r>
    </w:p>
    <w:p w14:paraId="2E5B0D86" w14:textId="2320A1F1" w:rsidR="00127CDB" w:rsidRPr="008D169C" w:rsidRDefault="0096044D" w:rsidP="00C42EF9">
      <w:pPr>
        <w:rPr>
          <w:rFonts w:asciiTheme="minorHAnsi" w:hAnsiTheme="minorHAnsi" w:cstheme="minorHAnsi"/>
        </w:rPr>
      </w:pPr>
      <w:r w:rsidRPr="008D169C">
        <w:rPr>
          <w:rFonts w:asciiTheme="minorHAnsi" w:hAnsiTheme="minorHAnsi" w:cstheme="minorHAnsi"/>
        </w:rPr>
        <w:t xml:space="preserve">Postavki 3. in 4. iz ponudbenega predračuna OBR 2.19 se izvajata, kadar Vlada RS </w:t>
      </w:r>
      <w:r w:rsidR="00813F02" w:rsidRPr="008D169C">
        <w:rPr>
          <w:rFonts w:asciiTheme="minorHAnsi" w:hAnsiTheme="minorHAnsi" w:cstheme="minorHAnsi"/>
        </w:rPr>
        <w:t xml:space="preserve">na podlagi 45. člena </w:t>
      </w:r>
      <w:r w:rsidR="00081004" w:rsidRPr="008D169C">
        <w:rPr>
          <w:rFonts w:asciiTheme="minorHAnsi" w:hAnsiTheme="minorHAnsi" w:cstheme="minorHAnsi"/>
        </w:rPr>
        <w:t>Zakona o državnih blagovnih rezervah (Uradni list RS, št. </w:t>
      </w:r>
      <w:hyperlink r:id="rId15" w:tgtFrame="_blank" w:tooltip="Zakon o državnih blagovnih rezervah (ZBR-1)" w:history="1">
        <w:r w:rsidR="00081004" w:rsidRPr="008D169C">
          <w:rPr>
            <w:rStyle w:val="Hiperpovezava"/>
            <w:rFonts w:asciiTheme="minorHAnsi" w:hAnsiTheme="minorHAnsi" w:cstheme="minorHAnsi"/>
          </w:rPr>
          <w:t>23/24</w:t>
        </w:r>
      </w:hyperlink>
      <w:r w:rsidR="00081004" w:rsidRPr="008D169C">
        <w:rPr>
          <w:rFonts w:asciiTheme="minorHAnsi" w:hAnsiTheme="minorHAnsi" w:cstheme="minorHAnsi"/>
        </w:rPr>
        <w:t>)</w:t>
      </w:r>
      <w:r w:rsidRPr="008D169C">
        <w:rPr>
          <w:rFonts w:asciiTheme="minorHAnsi" w:hAnsiTheme="minorHAnsi" w:cstheme="minorHAnsi"/>
        </w:rPr>
        <w:t xml:space="preserve"> </w:t>
      </w:r>
      <w:r w:rsidR="00932BE0" w:rsidRPr="008D169C">
        <w:rPr>
          <w:rFonts w:asciiTheme="minorHAnsi" w:hAnsiTheme="minorHAnsi" w:cstheme="minorHAnsi"/>
        </w:rPr>
        <w:t xml:space="preserve">s sklepom </w:t>
      </w:r>
      <w:r w:rsidR="00DF6C8B" w:rsidRPr="008D169C">
        <w:rPr>
          <w:rFonts w:asciiTheme="minorHAnsi" w:hAnsiTheme="minorHAnsi" w:cstheme="minorHAnsi"/>
        </w:rPr>
        <w:t xml:space="preserve">to </w:t>
      </w:r>
      <w:r w:rsidR="00932BE0" w:rsidRPr="008D169C">
        <w:rPr>
          <w:rFonts w:asciiTheme="minorHAnsi" w:hAnsiTheme="minorHAnsi" w:cstheme="minorHAnsi"/>
        </w:rPr>
        <w:t>d</w:t>
      </w:r>
      <w:r w:rsidR="008D169C" w:rsidRPr="008D169C">
        <w:rPr>
          <w:rFonts w:asciiTheme="minorHAnsi" w:hAnsiTheme="minorHAnsi" w:cstheme="minorHAnsi"/>
        </w:rPr>
        <w:t>o</w:t>
      </w:r>
      <w:r w:rsidR="00932BE0" w:rsidRPr="008D169C">
        <w:rPr>
          <w:rFonts w:asciiTheme="minorHAnsi" w:hAnsiTheme="minorHAnsi" w:cstheme="minorHAnsi"/>
        </w:rPr>
        <w:t>loči</w:t>
      </w:r>
      <w:r w:rsidR="00D172C1" w:rsidRPr="008D169C">
        <w:rPr>
          <w:rFonts w:asciiTheme="minorHAnsi" w:hAnsiTheme="minorHAnsi" w:cstheme="minorHAnsi"/>
        </w:rPr>
        <w:t>.</w:t>
      </w:r>
    </w:p>
    <w:p w14:paraId="3C963D99" w14:textId="77777777" w:rsidR="00C42EF9" w:rsidRPr="008D169C" w:rsidRDefault="00C42EF9" w:rsidP="00C42EF9">
      <w:pPr>
        <w:rPr>
          <w:rFonts w:asciiTheme="minorHAnsi" w:hAnsiTheme="minorHAnsi" w:cstheme="minorHAnsi"/>
        </w:rPr>
      </w:pPr>
    </w:p>
    <w:p w14:paraId="215E22FF" w14:textId="1C3E9A06" w:rsidR="00C42EF9" w:rsidRPr="008D169C" w:rsidRDefault="00C42EF9" w:rsidP="00C42EF9">
      <w:pPr>
        <w:rPr>
          <w:rFonts w:asciiTheme="minorHAnsi" w:hAnsiTheme="minorHAnsi" w:cstheme="minorHAnsi"/>
        </w:rPr>
      </w:pPr>
      <w:r w:rsidRPr="008D169C">
        <w:rPr>
          <w:rFonts w:asciiTheme="minorHAnsi" w:hAnsiTheme="minorHAnsi" w:cstheme="minorHAnsi"/>
        </w:rPr>
        <w:t xml:space="preserve">O odzivnem času iz prejšnjega odstavka se stranki </w:t>
      </w:r>
      <w:r w:rsidR="00275615" w:rsidRPr="008D169C">
        <w:rPr>
          <w:rFonts w:asciiTheme="minorHAnsi" w:hAnsiTheme="minorHAnsi" w:cstheme="minorHAnsi"/>
        </w:rPr>
        <w:t xml:space="preserve">naknadno </w:t>
      </w:r>
      <w:r w:rsidRPr="008D169C">
        <w:rPr>
          <w:rFonts w:asciiTheme="minorHAnsi" w:hAnsiTheme="minorHAnsi" w:cstheme="minorHAnsi"/>
        </w:rPr>
        <w:t xml:space="preserve">sporazumno dogovorita.  </w:t>
      </w:r>
    </w:p>
    <w:p w14:paraId="2D7799B1" w14:textId="77777777" w:rsidR="00E01DEB" w:rsidRPr="008D169C" w:rsidRDefault="00E01DEB" w:rsidP="00744162">
      <w:pPr>
        <w:rPr>
          <w:rFonts w:asciiTheme="minorHAnsi" w:hAnsiTheme="minorHAnsi" w:cstheme="minorHAnsi"/>
        </w:rPr>
      </w:pPr>
    </w:p>
    <w:p w14:paraId="4C599F5F" w14:textId="562D1B3E" w:rsidR="00C026C4" w:rsidRDefault="0099645E" w:rsidP="00744162">
      <w:pPr>
        <w:rPr>
          <w:rFonts w:asciiTheme="minorHAnsi" w:hAnsiTheme="minorHAnsi" w:cstheme="minorHAnsi"/>
        </w:rPr>
      </w:pPr>
      <w:r w:rsidRPr="008D169C">
        <w:rPr>
          <w:rFonts w:asciiTheme="minorHAnsi" w:hAnsiTheme="minorHAnsi" w:cstheme="minorHAnsi"/>
        </w:rPr>
        <w:t xml:space="preserve">Storitve, ki se izvajajo iz tretje (3.) </w:t>
      </w:r>
      <w:r w:rsidR="00E2398A" w:rsidRPr="008D169C">
        <w:rPr>
          <w:rFonts w:asciiTheme="minorHAnsi" w:hAnsiTheme="minorHAnsi" w:cstheme="minorHAnsi"/>
        </w:rPr>
        <w:t xml:space="preserve">in četrte (4.) </w:t>
      </w:r>
      <w:r w:rsidRPr="008D169C">
        <w:rPr>
          <w:rFonts w:asciiTheme="minorHAnsi" w:hAnsiTheme="minorHAnsi" w:cstheme="minorHAnsi"/>
        </w:rPr>
        <w:t>postavke ponudbenega predračuna OBR 2.19, i</w:t>
      </w:r>
      <w:r w:rsidR="00C16250" w:rsidRPr="008D169C">
        <w:rPr>
          <w:rFonts w:asciiTheme="minorHAnsi" w:hAnsiTheme="minorHAnsi" w:cstheme="minorHAnsi"/>
        </w:rPr>
        <w:t xml:space="preserve">zvajalec izstavi </w:t>
      </w:r>
      <w:r w:rsidRPr="008D169C">
        <w:rPr>
          <w:rFonts w:asciiTheme="minorHAnsi" w:hAnsiTheme="minorHAnsi" w:cstheme="minorHAnsi"/>
        </w:rPr>
        <w:t xml:space="preserve">ločene </w:t>
      </w:r>
      <w:r w:rsidR="00C16250" w:rsidRPr="008D169C">
        <w:rPr>
          <w:rFonts w:asciiTheme="minorHAnsi" w:hAnsiTheme="minorHAnsi" w:cstheme="minorHAnsi"/>
        </w:rPr>
        <w:t>račune</w:t>
      </w:r>
      <w:r w:rsidR="00B0145D" w:rsidRPr="008D169C">
        <w:rPr>
          <w:rFonts w:asciiTheme="minorHAnsi" w:hAnsiTheme="minorHAnsi" w:cstheme="minorHAnsi"/>
        </w:rPr>
        <w:t xml:space="preserve">. </w:t>
      </w:r>
      <w:r w:rsidR="004835CA" w:rsidRPr="008D169C">
        <w:rPr>
          <w:rFonts w:asciiTheme="majorHAnsi" w:hAnsiTheme="majorHAnsi" w:cstheme="majorHAnsi"/>
        </w:rPr>
        <w:t xml:space="preserve">Izvajalec </w:t>
      </w:r>
      <w:r w:rsidR="00184116" w:rsidRPr="008D169C">
        <w:rPr>
          <w:rFonts w:asciiTheme="majorHAnsi" w:hAnsiTheme="majorHAnsi" w:cstheme="majorHAnsi"/>
        </w:rPr>
        <w:t>pri izstavitvi računov upošteva določbe 19. člena</w:t>
      </w:r>
      <w:r w:rsidR="00184116">
        <w:rPr>
          <w:rFonts w:asciiTheme="majorHAnsi" w:hAnsiTheme="majorHAnsi" w:cstheme="majorHAnsi"/>
        </w:rPr>
        <w:t xml:space="preserve"> predmetne pogodbe.</w:t>
      </w:r>
    </w:p>
    <w:p w14:paraId="7B179341" w14:textId="77777777" w:rsidR="00F1689B" w:rsidRDefault="00F1689B" w:rsidP="00744162">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5279317A" w14:textId="77777777" w:rsidR="00F1689B" w:rsidRPr="008033BF" w:rsidRDefault="00F1689B" w:rsidP="00744162">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0E6C01BF" w14:textId="171B87C2" w:rsidR="00F1689B" w:rsidRPr="00856FD6" w:rsidRDefault="00F1689B" w:rsidP="00744162">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8033BF">
        <w:rPr>
          <w:rFonts w:asciiTheme="majorHAnsi" w:hAnsiTheme="majorHAnsi" w:cstheme="majorHAnsi"/>
          <w:color w:val="A6A6A6" w:themeColor="background1" w:themeShade="A6"/>
        </w:rPr>
        <w:t>19</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689B" w:rsidRPr="00604DB2" w14:paraId="2DD9A1B0" w14:textId="77777777" w:rsidTr="000C370F">
        <w:trPr>
          <w:trHeight w:val="436"/>
        </w:trPr>
        <w:tc>
          <w:tcPr>
            <w:tcW w:w="4520" w:type="dxa"/>
          </w:tcPr>
          <w:p w14:paraId="608BA97E" w14:textId="77777777" w:rsidR="00F1689B" w:rsidRPr="00604DB2" w:rsidRDefault="00F1689B" w:rsidP="00744162">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68F22DF3" w14:textId="77777777" w:rsidR="00F1689B" w:rsidRPr="00604DB2" w:rsidRDefault="00F1689B" w:rsidP="00744162">
            <w:pPr>
              <w:jc w:val="center"/>
              <w:rPr>
                <w:rFonts w:asciiTheme="majorHAnsi" w:hAnsiTheme="majorHAnsi" w:cstheme="majorHAnsi"/>
              </w:rPr>
            </w:pPr>
            <w:r w:rsidRPr="00604DB2">
              <w:rPr>
                <w:rFonts w:asciiTheme="majorHAnsi" w:hAnsiTheme="majorHAnsi" w:cstheme="majorHAnsi"/>
              </w:rPr>
              <w:t>TRR odprt pri banki</w:t>
            </w:r>
          </w:p>
        </w:tc>
      </w:tr>
      <w:tr w:rsidR="00F1689B" w:rsidRPr="00604DB2" w14:paraId="6F15D98D" w14:textId="77777777" w:rsidTr="000C370F">
        <w:trPr>
          <w:trHeight w:val="411"/>
        </w:trPr>
        <w:tc>
          <w:tcPr>
            <w:tcW w:w="4520" w:type="dxa"/>
          </w:tcPr>
          <w:p w14:paraId="111CB1AF" w14:textId="77777777" w:rsidR="00F1689B" w:rsidRPr="00604DB2" w:rsidRDefault="00F1689B" w:rsidP="00744162">
            <w:pPr>
              <w:rPr>
                <w:rFonts w:asciiTheme="majorHAnsi" w:hAnsiTheme="majorHAnsi" w:cstheme="majorHAnsi"/>
              </w:rPr>
            </w:pPr>
          </w:p>
        </w:tc>
        <w:tc>
          <w:tcPr>
            <w:tcW w:w="4510" w:type="dxa"/>
          </w:tcPr>
          <w:p w14:paraId="14D94AC3" w14:textId="77777777" w:rsidR="00F1689B" w:rsidRPr="00604DB2" w:rsidRDefault="00F1689B" w:rsidP="00744162">
            <w:pPr>
              <w:rPr>
                <w:rFonts w:asciiTheme="majorHAnsi" w:hAnsiTheme="majorHAnsi" w:cstheme="majorHAnsi"/>
              </w:rPr>
            </w:pPr>
          </w:p>
        </w:tc>
      </w:tr>
    </w:tbl>
    <w:p w14:paraId="3447F7B3" w14:textId="77777777" w:rsidR="00F1689B" w:rsidRDefault="00F1689B" w:rsidP="00744162">
      <w:pPr>
        <w:rPr>
          <w:rFonts w:asciiTheme="majorHAnsi" w:hAnsiTheme="majorHAnsi" w:cstheme="majorHAnsi"/>
        </w:rPr>
      </w:pPr>
    </w:p>
    <w:p w14:paraId="47F66312" w14:textId="77777777" w:rsidR="00F1689B" w:rsidRPr="0045430C" w:rsidRDefault="00F1689B" w:rsidP="00744162">
      <w:pP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lastRenderedPageBreak/>
        <w:t xml:space="preserve">in na račun podizvajalca/-ev: </w:t>
      </w:r>
    </w:p>
    <w:tbl>
      <w:tblPr>
        <w:tblStyle w:val="Tabelamrea"/>
        <w:tblW w:w="0" w:type="auto"/>
        <w:tblInd w:w="38" w:type="dxa"/>
        <w:tblLook w:val="04A0" w:firstRow="1" w:lastRow="0" w:firstColumn="1" w:lastColumn="0" w:noHBand="0" w:noVBand="1"/>
      </w:tblPr>
      <w:tblGrid>
        <w:gridCol w:w="3021"/>
        <w:gridCol w:w="3004"/>
        <w:gridCol w:w="2997"/>
      </w:tblGrid>
      <w:tr w:rsidR="00F1689B" w:rsidRPr="0045430C" w14:paraId="16D39554" w14:textId="77777777" w:rsidTr="000C370F">
        <w:tc>
          <w:tcPr>
            <w:tcW w:w="3021" w:type="dxa"/>
          </w:tcPr>
          <w:p w14:paraId="52438999" w14:textId="77777777" w:rsidR="00F1689B" w:rsidRPr="0045430C" w:rsidRDefault="00F1689B" w:rsidP="00744162">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Naziv sodelujočega podjetja:</w:t>
            </w:r>
          </w:p>
        </w:tc>
        <w:tc>
          <w:tcPr>
            <w:tcW w:w="3004" w:type="dxa"/>
          </w:tcPr>
          <w:p w14:paraId="0402872E" w14:textId="77777777" w:rsidR="00F1689B" w:rsidRPr="0045430C" w:rsidRDefault="00F1689B" w:rsidP="00744162">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Številka TRR</w:t>
            </w:r>
          </w:p>
        </w:tc>
        <w:tc>
          <w:tcPr>
            <w:tcW w:w="2997" w:type="dxa"/>
          </w:tcPr>
          <w:p w14:paraId="7008A5F5" w14:textId="77777777" w:rsidR="00F1689B" w:rsidRPr="0045430C" w:rsidRDefault="00F1689B" w:rsidP="00744162">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TRR odprt pri banki</w:t>
            </w:r>
          </w:p>
        </w:tc>
      </w:tr>
      <w:tr w:rsidR="00F1689B" w:rsidRPr="00EF79D2" w14:paraId="01E64430" w14:textId="77777777" w:rsidTr="000C370F">
        <w:tc>
          <w:tcPr>
            <w:tcW w:w="3021" w:type="dxa"/>
          </w:tcPr>
          <w:p w14:paraId="4E146B97" w14:textId="77777777" w:rsidR="00F1689B" w:rsidRPr="00EF79D2" w:rsidRDefault="00F1689B" w:rsidP="00744162">
            <w:pPr>
              <w:rPr>
                <w:rFonts w:asciiTheme="majorHAnsi" w:hAnsiTheme="majorHAnsi" w:cstheme="majorHAnsi"/>
                <w:color w:val="A6A6A6" w:themeColor="background1" w:themeShade="A6"/>
              </w:rPr>
            </w:pPr>
          </w:p>
        </w:tc>
        <w:tc>
          <w:tcPr>
            <w:tcW w:w="3004" w:type="dxa"/>
          </w:tcPr>
          <w:p w14:paraId="007062EA" w14:textId="77777777" w:rsidR="00F1689B" w:rsidRPr="00EF79D2" w:rsidRDefault="00F1689B" w:rsidP="00744162">
            <w:pPr>
              <w:rPr>
                <w:rFonts w:asciiTheme="majorHAnsi" w:hAnsiTheme="majorHAnsi" w:cstheme="majorHAnsi"/>
                <w:color w:val="A6A6A6" w:themeColor="background1" w:themeShade="A6"/>
              </w:rPr>
            </w:pPr>
          </w:p>
        </w:tc>
        <w:tc>
          <w:tcPr>
            <w:tcW w:w="2997" w:type="dxa"/>
          </w:tcPr>
          <w:p w14:paraId="728F636D" w14:textId="77777777" w:rsidR="00F1689B" w:rsidRPr="00EF79D2" w:rsidRDefault="00F1689B" w:rsidP="00744162">
            <w:pPr>
              <w:rPr>
                <w:rFonts w:asciiTheme="majorHAnsi" w:hAnsiTheme="majorHAnsi" w:cstheme="majorHAnsi"/>
                <w:color w:val="A6A6A6" w:themeColor="background1" w:themeShade="A6"/>
              </w:rPr>
            </w:pPr>
          </w:p>
        </w:tc>
      </w:tr>
      <w:tr w:rsidR="00F1689B" w:rsidRPr="00EF79D2" w14:paraId="137C5506" w14:textId="77777777" w:rsidTr="000C370F">
        <w:tc>
          <w:tcPr>
            <w:tcW w:w="3021" w:type="dxa"/>
          </w:tcPr>
          <w:p w14:paraId="79D2A08D" w14:textId="77777777" w:rsidR="00F1689B" w:rsidRPr="00EF79D2" w:rsidRDefault="00F1689B" w:rsidP="00744162">
            <w:pPr>
              <w:rPr>
                <w:rFonts w:asciiTheme="majorHAnsi" w:hAnsiTheme="majorHAnsi" w:cstheme="majorHAnsi"/>
                <w:color w:val="A6A6A6" w:themeColor="background1" w:themeShade="A6"/>
              </w:rPr>
            </w:pPr>
          </w:p>
        </w:tc>
        <w:tc>
          <w:tcPr>
            <w:tcW w:w="3004" w:type="dxa"/>
          </w:tcPr>
          <w:p w14:paraId="20664D7E" w14:textId="77777777" w:rsidR="00F1689B" w:rsidRPr="00EF79D2" w:rsidRDefault="00F1689B" w:rsidP="00744162">
            <w:pPr>
              <w:rPr>
                <w:rFonts w:asciiTheme="majorHAnsi" w:hAnsiTheme="majorHAnsi" w:cstheme="majorHAnsi"/>
                <w:color w:val="A6A6A6" w:themeColor="background1" w:themeShade="A6"/>
              </w:rPr>
            </w:pPr>
          </w:p>
        </w:tc>
        <w:tc>
          <w:tcPr>
            <w:tcW w:w="2997" w:type="dxa"/>
          </w:tcPr>
          <w:p w14:paraId="0FB7A687" w14:textId="77777777" w:rsidR="00F1689B" w:rsidRPr="00EF79D2" w:rsidRDefault="00F1689B" w:rsidP="00744162">
            <w:pPr>
              <w:rPr>
                <w:rFonts w:asciiTheme="majorHAnsi" w:hAnsiTheme="majorHAnsi" w:cstheme="majorHAnsi"/>
                <w:color w:val="A6A6A6" w:themeColor="background1" w:themeShade="A6"/>
              </w:rPr>
            </w:pPr>
          </w:p>
        </w:tc>
      </w:tr>
      <w:tr w:rsidR="00F1689B" w:rsidRPr="00EF79D2" w14:paraId="47AE5404" w14:textId="77777777" w:rsidTr="000C370F">
        <w:tc>
          <w:tcPr>
            <w:tcW w:w="3021" w:type="dxa"/>
          </w:tcPr>
          <w:p w14:paraId="23D681B3" w14:textId="77777777" w:rsidR="00F1689B" w:rsidRPr="00EF79D2" w:rsidRDefault="00F1689B" w:rsidP="00744162">
            <w:pPr>
              <w:rPr>
                <w:rFonts w:asciiTheme="majorHAnsi" w:hAnsiTheme="majorHAnsi" w:cstheme="majorHAnsi"/>
                <w:color w:val="A6A6A6" w:themeColor="background1" w:themeShade="A6"/>
              </w:rPr>
            </w:pPr>
          </w:p>
        </w:tc>
        <w:tc>
          <w:tcPr>
            <w:tcW w:w="3004" w:type="dxa"/>
          </w:tcPr>
          <w:p w14:paraId="773A848B" w14:textId="77777777" w:rsidR="00F1689B" w:rsidRPr="00EF79D2" w:rsidRDefault="00F1689B" w:rsidP="00744162">
            <w:pPr>
              <w:rPr>
                <w:rFonts w:asciiTheme="majorHAnsi" w:hAnsiTheme="majorHAnsi" w:cstheme="majorHAnsi"/>
                <w:color w:val="A6A6A6" w:themeColor="background1" w:themeShade="A6"/>
              </w:rPr>
            </w:pPr>
          </w:p>
        </w:tc>
        <w:tc>
          <w:tcPr>
            <w:tcW w:w="2997" w:type="dxa"/>
          </w:tcPr>
          <w:p w14:paraId="1AFBC481" w14:textId="77777777" w:rsidR="00F1689B" w:rsidRPr="00EF79D2" w:rsidRDefault="00F1689B" w:rsidP="00744162">
            <w:pPr>
              <w:rPr>
                <w:rFonts w:asciiTheme="majorHAnsi" w:hAnsiTheme="majorHAnsi" w:cstheme="majorHAnsi"/>
                <w:color w:val="A6A6A6" w:themeColor="background1" w:themeShade="A6"/>
              </w:rPr>
            </w:pPr>
          </w:p>
        </w:tc>
      </w:tr>
    </w:tbl>
    <w:p w14:paraId="05D9FE6A" w14:textId="77777777" w:rsidR="00F1689B" w:rsidRDefault="00F1689B" w:rsidP="00744162">
      <w:pPr>
        <w:pStyle w:val="Telobesedila"/>
        <w:tabs>
          <w:tab w:val="left" w:pos="9070"/>
        </w:tabs>
        <w:spacing w:after="0"/>
        <w:ind w:right="-2"/>
        <w:rPr>
          <w:rFonts w:asciiTheme="majorHAnsi" w:hAnsiTheme="majorHAnsi" w:cstheme="majorHAnsi"/>
          <w:color w:val="A6A6A6" w:themeColor="background1" w:themeShade="A6"/>
          <w:lang w:val="sl-SI"/>
        </w:rPr>
      </w:pPr>
    </w:p>
    <w:p w14:paraId="1701DDA3" w14:textId="77777777" w:rsidR="00F1689B" w:rsidRPr="00856FD6" w:rsidRDefault="00F1689B" w:rsidP="00744162">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3DA06160" w14:textId="77777777" w:rsidR="00F1689B" w:rsidRPr="00E1273B" w:rsidRDefault="00F1689B" w:rsidP="00744162">
      <w:pPr>
        <w:pStyle w:val="Telobesedila"/>
        <w:tabs>
          <w:tab w:val="left" w:pos="9070"/>
        </w:tabs>
        <w:spacing w:after="0"/>
        <w:ind w:right="-2"/>
        <w:rPr>
          <w:rFonts w:asciiTheme="majorHAnsi" w:hAnsiTheme="majorHAnsi" w:cstheme="majorHAnsi"/>
          <w:color w:val="A6A6A6" w:themeColor="background1" w:themeShade="A6"/>
          <w:lang w:val="sl-SI"/>
        </w:rPr>
      </w:pPr>
    </w:p>
    <w:p w14:paraId="6BC029CE" w14:textId="73D4A07E" w:rsidR="00F1689B" w:rsidRDefault="00F1689B" w:rsidP="00744162">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37A89142" w14:textId="77777777" w:rsidR="00164E86" w:rsidRDefault="00164E86" w:rsidP="00744162">
      <w:pPr>
        <w:pStyle w:val="Telobesedila"/>
        <w:tabs>
          <w:tab w:val="left" w:pos="9070"/>
        </w:tabs>
        <w:spacing w:after="0"/>
        <w:ind w:right="-2"/>
        <w:rPr>
          <w:rFonts w:asciiTheme="majorHAnsi" w:hAnsiTheme="majorHAnsi" w:cstheme="majorHAnsi"/>
          <w:lang w:val="sl-SI"/>
        </w:rPr>
      </w:pPr>
    </w:p>
    <w:p w14:paraId="2E1E779A" w14:textId="1E4928D9" w:rsidR="00F1689B" w:rsidRDefault="00F1689B" w:rsidP="00744162">
      <w:pPr>
        <w:pStyle w:val="Naslov1"/>
        <w:spacing w:before="0" w:after="0"/>
      </w:pPr>
      <w:bookmarkStart w:id="24" w:name="_Toc128143374"/>
      <w:bookmarkStart w:id="25" w:name="_Toc131492514"/>
      <w:bookmarkStart w:id="26" w:name="_Toc144301495"/>
      <w:bookmarkStart w:id="27" w:name="_Toc144474643"/>
      <w:bookmarkStart w:id="28" w:name="_Toc171496295"/>
      <w:r>
        <w:t>OBVEZNOSTI POGODBENIH STRANK</w:t>
      </w:r>
      <w:bookmarkEnd w:id="24"/>
      <w:bookmarkEnd w:id="25"/>
      <w:bookmarkEnd w:id="26"/>
      <w:bookmarkEnd w:id="27"/>
      <w:bookmarkEnd w:id="28"/>
    </w:p>
    <w:p w14:paraId="77B0D270" w14:textId="77777777" w:rsidR="008033BF" w:rsidRPr="008033BF" w:rsidRDefault="008033BF" w:rsidP="00744162"/>
    <w:p w14:paraId="47FEA645"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82793E8" w14:textId="77777777" w:rsidR="008033BF" w:rsidRDefault="008033BF" w:rsidP="00744162">
      <w:r>
        <w:t>Naročnik se obvezuje, da bo:</w:t>
      </w:r>
    </w:p>
    <w:p w14:paraId="7161E739" w14:textId="77777777" w:rsidR="008033BF" w:rsidRPr="000620D4" w:rsidRDefault="008033BF" w:rsidP="00744162">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53F05B89" w14:textId="77777777" w:rsidR="008033BF" w:rsidRPr="00CC5B39" w:rsidRDefault="008033BF" w:rsidP="00744162">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46F46AEA" w14:textId="77777777" w:rsidR="008033BF" w:rsidRPr="00CC5B39" w:rsidRDefault="008033BF" w:rsidP="00744162">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AE97FD8" w14:textId="77777777" w:rsidR="00F1689B" w:rsidRPr="00CC5B39" w:rsidRDefault="00F1689B" w:rsidP="00744162"/>
    <w:p w14:paraId="3ADA2BF4"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95CF233" w14:textId="77777777" w:rsidR="008033BF" w:rsidRPr="00137E1B" w:rsidRDefault="008033BF" w:rsidP="00744162">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4DC4570F" w14:textId="77777777" w:rsidR="008033BF" w:rsidRPr="00137E1B" w:rsidRDefault="008033BF" w:rsidP="00744162">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04CADB3"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18B057F0"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402A5699"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Pr>
          <w:rFonts w:asciiTheme="majorHAnsi" w:eastAsia="Calibri" w:hAnsiTheme="majorHAnsi" w:cstheme="majorHAnsi"/>
          <w:lang w:eastAsia="en-US"/>
        </w:rPr>
        <w:t>;</w:t>
      </w:r>
    </w:p>
    <w:p w14:paraId="33490D92" w14:textId="77777777" w:rsidR="008033BF"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149A6BDD"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Pr>
          <w:rFonts w:asciiTheme="majorHAnsi" w:hAnsiTheme="majorHAnsi" w:cstheme="majorHAnsi"/>
        </w:rPr>
        <w:t>določile te pogodbe</w:t>
      </w:r>
      <w:r w:rsidRPr="00137E1B">
        <w:rPr>
          <w:rFonts w:asciiTheme="majorHAnsi" w:hAnsiTheme="majorHAnsi" w:cstheme="majorHAnsi"/>
        </w:rPr>
        <w:t>.</w:t>
      </w:r>
    </w:p>
    <w:p w14:paraId="7B3E7863" w14:textId="64DCC227" w:rsidR="00F1689B" w:rsidRDefault="008033BF" w:rsidP="00744162">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 xml:space="preserve">Izvajalec odgovarja naročniku in tretjim osebam za vso škodo, ki jo povzroči njegov kader. </w:t>
      </w:r>
    </w:p>
    <w:p w14:paraId="26A471F2" w14:textId="77777777" w:rsidR="00164E86" w:rsidRPr="0045430C" w:rsidRDefault="00164E86" w:rsidP="00744162">
      <w:pPr>
        <w:overflowPunct w:val="0"/>
        <w:autoSpaceDE w:val="0"/>
        <w:autoSpaceDN w:val="0"/>
        <w:adjustRightInd w:val="0"/>
        <w:textAlignment w:val="baseline"/>
        <w:rPr>
          <w:rFonts w:asciiTheme="majorHAnsi" w:hAnsiTheme="majorHAnsi" w:cstheme="majorHAnsi"/>
        </w:rPr>
      </w:pPr>
    </w:p>
    <w:p w14:paraId="6F65B13C" w14:textId="77777777" w:rsidR="00F1689B" w:rsidRDefault="00F1689B" w:rsidP="00744162">
      <w:pPr>
        <w:pStyle w:val="Naslov1"/>
        <w:spacing w:before="0" w:after="0"/>
        <w:rPr>
          <w:rFonts w:asciiTheme="minorHAnsi" w:hAnsiTheme="minorHAnsi" w:cstheme="minorHAnsi"/>
          <w:szCs w:val="24"/>
        </w:rPr>
      </w:pPr>
      <w:bookmarkStart w:id="29" w:name="_Toc144301496"/>
      <w:bookmarkStart w:id="30" w:name="_Toc144474644"/>
      <w:bookmarkStart w:id="31" w:name="_Toc171496296"/>
      <w:r w:rsidRPr="004B4730">
        <w:rPr>
          <w:rFonts w:asciiTheme="minorHAnsi" w:hAnsiTheme="minorHAnsi" w:cstheme="minorHAnsi"/>
          <w:szCs w:val="24"/>
        </w:rPr>
        <w:t>FINANČNO ZAVAROVANJE ZA DOBRO IZVEDBO POGODBENIH OBVEZNOSTI</w:t>
      </w:r>
      <w:bookmarkEnd w:id="29"/>
      <w:bookmarkEnd w:id="30"/>
      <w:bookmarkEnd w:id="31"/>
      <w:r w:rsidRPr="004B4730">
        <w:rPr>
          <w:rFonts w:asciiTheme="minorHAnsi" w:hAnsiTheme="minorHAnsi" w:cstheme="minorHAnsi"/>
          <w:szCs w:val="24"/>
        </w:rPr>
        <w:t xml:space="preserve"> </w:t>
      </w:r>
    </w:p>
    <w:p w14:paraId="4EE714E2" w14:textId="77777777" w:rsidR="00F1689B" w:rsidRPr="004B4730" w:rsidRDefault="00F1689B" w:rsidP="00744162">
      <w:pPr>
        <w:tabs>
          <w:tab w:val="left" w:pos="9070"/>
        </w:tabs>
        <w:ind w:right="426"/>
        <w:rPr>
          <w:rFonts w:asciiTheme="minorHAnsi" w:hAnsiTheme="minorHAnsi" w:cstheme="minorHAnsi"/>
          <w:b/>
        </w:rPr>
      </w:pPr>
    </w:p>
    <w:p w14:paraId="1219133F"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7041600" w14:textId="1EF4666B" w:rsidR="00F1689B" w:rsidRDefault="00F1689B" w:rsidP="00744162">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22CCEE18" w14:textId="77777777" w:rsidR="00F1689B" w:rsidRDefault="00F1689B" w:rsidP="00744162">
      <w:pPr>
        <w:pStyle w:val="Telobesedila21"/>
        <w:rPr>
          <w:rFonts w:cs="Arial"/>
          <w:color w:val="auto"/>
          <w:sz w:val="22"/>
          <w:szCs w:val="22"/>
        </w:rPr>
      </w:pPr>
    </w:p>
    <w:p w14:paraId="2AD6DE5F" w14:textId="1F8BAA89" w:rsidR="00F1689B" w:rsidRDefault="00F1689B" w:rsidP="00744162">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desetih (10) dni po sklenitvi pogodbe</w:t>
      </w:r>
      <w:r w:rsidR="00DB386A">
        <w:rPr>
          <w:rFonts w:asciiTheme="minorHAnsi" w:hAnsiTheme="minorHAnsi" w:cstheme="minorBidi"/>
          <w:color w:val="auto"/>
          <w:sz w:val="22"/>
          <w:szCs w:val="22"/>
        </w:rPr>
        <w:t xml:space="preserve"> oz. najkasneje pred pričetkom izvajanja storitve</w:t>
      </w:r>
      <w:r w:rsidRPr="00AF07B1">
        <w:rPr>
          <w:rFonts w:asciiTheme="minorHAnsi" w:hAnsiTheme="minorHAnsi" w:cstheme="minorBidi"/>
          <w:color w:val="auto"/>
          <w:sz w:val="22"/>
          <w:szCs w:val="22"/>
        </w:rPr>
        <w:t xml:space="preserve">, </w:t>
      </w:r>
      <w:r w:rsidRPr="00AF07B1">
        <w:rPr>
          <w:rFonts w:cs="Arial"/>
          <w:color w:val="auto"/>
          <w:sz w:val="22"/>
          <w:szCs w:val="22"/>
        </w:rPr>
        <w:t xml:space="preserve">kot pogoj za njeno veljavnost, naročniku izročiti finančno zavarovanje iz prejšnjega odstavka v višini </w:t>
      </w:r>
      <w:r w:rsidR="008033BF">
        <w:rPr>
          <w:rFonts w:cs="Arial"/>
          <w:color w:val="auto"/>
          <w:sz w:val="22"/>
          <w:szCs w:val="22"/>
        </w:rPr>
        <w:t>deset procentov (</w:t>
      </w:r>
      <w:r w:rsidRPr="00AF07B1">
        <w:rPr>
          <w:rFonts w:cs="Arial"/>
          <w:color w:val="auto"/>
          <w:sz w:val="22"/>
          <w:szCs w:val="22"/>
        </w:rPr>
        <w:t>10 %</w:t>
      </w:r>
      <w:r w:rsidR="008033BF">
        <w:rPr>
          <w:rFonts w:cs="Arial"/>
          <w:color w:val="auto"/>
          <w:sz w:val="22"/>
          <w:szCs w:val="22"/>
        </w:rPr>
        <w:t>)</w:t>
      </w:r>
      <w:r w:rsidRPr="00AF07B1">
        <w:rPr>
          <w:rFonts w:cs="Arial"/>
          <w:color w:val="auto"/>
          <w:sz w:val="22"/>
          <w:szCs w:val="22"/>
        </w:rPr>
        <w:t xml:space="preserve"> od skupne okvirne </w:t>
      </w:r>
      <w:r w:rsidR="008033BF">
        <w:rPr>
          <w:rFonts w:cs="Arial"/>
          <w:color w:val="auto"/>
          <w:sz w:val="22"/>
          <w:szCs w:val="22"/>
        </w:rPr>
        <w:t xml:space="preserve">dve </w:t>
      </w:r>
      <w:r w:rsidRPr="00AF07B1">
        <w:rPr>
          <w:rFonts w:cs="Arial"/>
          <w:color w:val="auto"/>
          <w:sz w:val="22"/>
          <w:szCs w:val="22"/>
        </w:rPr>
        <w:t>(</w:t>
      </w:r>
      <w:r w:rsidR="008033BF">
        <w:rPr>
          <w:rFonts w:cs="Arial"/>
          <w:color w:val="auto"/>
          <w:sz w:val="22"/>
          <w:szCs w:val="22"/>
        </w:rPr>
        <w:t>2</w:t>
      </w:r>
      <w:r w:rsidRPr="00AF07B1">
        <w:rPr>
          <w:rFonts w:cs="Arial"/>
          <w:color w:val="auto"/>
          <w:sz w:val="22"/>
          <w:szCs w:val="22"/>
        </w:rPr>
        <w:t>) letne pogodbene vrednosti z DDV, kot jamstvo za kvalitetno in</w:t>
      </w:r>
      <w:r>
        <w:rPr>
          <w:rFonts w:cs="Arial"/>
          <w:color w:val="auto"/>
          <w:sz w:val="22"/>
          <w:szCs w:val="22"/>
        </w:rPr>
        <w:t xml:space="preserve"> pravočasno izpolnitev predmeta te pogodbe.</w:t>
      </w:r>
    </w:p>
    <w:p w14:paraId="101D9936" w14:textId="77777777" w:rsidR="00F1689B" w:rsidRDefault="00F1689B" w:rsidP="00744162">
      <w:pPr>
        <w:rPr>
          <w:rFonts w:asciiTheme="minorHAnsi" w:hAnsiTheme="minorHAnsi" w:cstheme="minorHAnsi"/>
        </w:rPr>
      </w:pPr>
    </w:p>
    <w:p w14:paraId="5A8B7705" w14:textId="77777777" w:rsidR="00F1689B" w:rsidRDefault="00F1689B" w:rsidP="00744162">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3361E2D1" w14:textId="77777777" w:rsidR="00F1689B"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4D474A43"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42F8BA1E"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lastRenderedPageBreak/>
        <w:t>če naročnik odstopi od pogodbe zaradi razlogov na strani izvajalca;</w:t>
      </w:r>
    </w:p>
    <w:p w14:paraId="5B08D934"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7D818497"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6CC899DA" w14:textId="77777777" w:rsidR="00F1689B" w:rsidRDefault="00F1689B" w:rsidP="00744162">
      <w:pPr>
        <w:rPr>
          <w:rFonts w:asciiTheme="minorHAnsi" w:hAnsiTheme="minorHAnsi" w:cstheme="minorHAnsi"/>
        </w:rPr>
      </w:pPr>
    </w:p>
    <w:p w14:paraId="66C329EB" w14:textId="77777777" w:rsidR="00F1689B" w:rsidRDefault="00F1689B" w:rsidP="00744162">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82C0199" w14:textId="77777777" w:rsidR="00F1689B" w:rsidRDefault="00F1689B" w:rsidP="00744162">
      <w:pPr>
        <w:rPr>
          <w:rFonts w:asciiTheme="minorHAnsi" w:hAnsiTheme="minorHAnsi" w:cstheme="minorHAnsi"/>
        </w:rPr>
      </w:pPr>
    </w:p>
    <w:p w14:paraId="7B4633A1" w14:textId="77777777" w:rsidR="00F1689B" w:rsidRPr="00721538" w:rsidRDefault="00F1689B" w:rsidP="00744162">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F379AA7" w14:textId="77777777" w:rsidR="00F1689B" w:rsidRPr="00721538" w:rsidRDefault="00F1689B" w:rsidP="00744162">
      <w:pPr>
        <w:pStyle w:val="Telobesedila21"/>
        <w:rPr>
          <w:rFonts w:cs="Arial"/>
          <w:color w:val="auto"/>
          <w:sz w:val="22"/>
          <w:szCs w:val="22"/>
        </w:rPr>
      </w:pPr>
    </w:p>
    <w:p w14:paraId="2334D98D" w14:textId="77777777" w:rsidR="00F1689B" w:rsidRPr="00721538" w:rsidRDefault="00F1689B" w:rsidP="00744162">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8ACABE" w14:textId="77777777" w:rsidR="00F1689B" w:rsidRPr="00721538" w:rsidRDefault="00F1689B" w:rsidP="00744162">
      <w:pPr>
        <w:pStyle w:val="Pripombabesedilo"/>
        <w:rPr>
          <w:rFonts w:cs="Arial"/>
          <w:sz w:val="22"/>
          <w:szCs w:val="22"/>
        </w:rPr>
      </w:pPr>
    </w:p>
    <w:p w14:paraId="1090B0AB" w14:textId="77777777" w:rsidR="00F1689B" w:rsidRDefault="00F1689B" w:rsidP="00744162">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19D65B34" w14:textId="77777777" w:rsidR="00F1689B" w:rsidRDefault="00F1689B" w:rsidP="00744162"/>
    <w:p w14:paraId="3451CD66" w14:textId="5E27667A" w:rsidR="00F1689B" w:rsidRDefault="00F1689B" w:rsidP="00744162">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sidRPr="00AF07B1">
        <w:t xml:space="preserve"> </w:t>
      </w:r>
      <w:r w:rsidRPr="00AF07B1">
        <w:rPr>
          <w:rFonts w:cs="Arial"/>
        </w:rPr>
        <w:t xml:space="preserve">skupne okvirne </w:t>
      </w:r>
      <w:r w:rsidR="008033BF">
        <w:rPr>
          <w:rFonts w:cs="Arial"/>
        </w:rPr>
        <w:t>dve</w:t>
      </w:r>
      <w:r w:rsidRPr="00AF07B1">
        <w:rPr>
          <w:rFonts w:cs="Arial"/>
        </w:rPr>
        <w:t xml:space="preserve"> (</w:t>
      </w:r>
      <w:r w:rsidR="008033BF">
        <w:rPr>
          <w:rFonts w:cs="Arial"/>
        </w:rPr>
        <w:t>2</w:t>
      </w:r>
      <w:r w:rsidRPr="00AF07B1">
        <w:rPr>
          <w:rFonts w:cs="Arial"/>
        </w:rPr>
        <w:t>) letne pogodbene vrednosti s pripadajočimi aneksi z DDV.</w:t>
      </w:r>
    </w:p>
    <w:p w14:paraId="633189A2" w14:textId="77777777" w:rsidR="00744162" w:rsidRPr="0045430C" w:rsidRDefault="00744162" w:rsidP="00744162">
      <w:pPr>
        <w:rPr>
          <w:rFonts w:cs="Arial"/>
        </w:rPr>
      </w:pPr>
    </w:p>
    <w:p w14:paraId="6F5E1763" w14:textId="400180CA" w:rsidR="00521AE2" w:rsidRDefault="00F1689B" w:rsidP="00744162">
      <w:pPr>
        <w:pStyle w:val="Naslov1"/>
        <w:spacing w:before="0" w:after="0"/>
      </w:pPr>
      <w:bookmarkStart w:id="32" w:name="_Toc144301497"/>
      <w:bookmarkStart w:id="33" w:name="_Toc144474645"/>
      <w:bookmarkStart w:id="34" w:name="_Toc171496297"/>
      <w:r w:rsidRPr="00BE15A6">
        <w:rPr>
          <w:rFonts w:asciiTheme="minorHAnsi" w:hAnsiTheme="minorHAnsi" w:cstheme="minorHAnsi"/>
          <w:szCs w:val="24"/>
        </w:rPr>
        <w:t>ZAVAROVANJE</w:t>
      </w:r>
      <w:bookmarkEnd w:id="32"/>
      <w:bookmarkEnd w:id="33"/>
      <w:bookmarkEnd w:id="34"/>
      <w:r w:rsidR="00521AE2">
        <w:rPr>
          <w:rFonts w:asciiTheme="minorHAnsi" w:hAnsiTheme="minorHAnsi" w:cstheme="minorHAnsi"/>
          <w:szCs w:val="24"/>
        </w:rPr>
        <w:t xml:space="preserve"> </w:t>
      </w:r>
    </w:p>
    <w:p w14:paraId="735F693F" w14:textId="77777777" w:rsidR="00F1689B" w:rsidRPr="00BE15A6" w:rsidRDefault="00F1689B" w:rsidP="00744162">
      <w:pPr>
        <w:rPr>
          <w:color w:val="FF0000"/>
        </w:rPr>
      </w:pPr>
    </w:p>
    <w:p w14:paraId="2E55914C" w14:textId="77777777" w:rsidR="00F1689B" w:rsidRPr="00BE15A6" w:rsidRDefault="00F1689B" w:rsidP="00744162">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4787F9DA" w14:textId="77777777" w:rsidR="00CA455F" w:rsidRPr="00E9170D" w:rsidRDefault="00CA455F" w:rsidP="00CA455F">
      <w:pPr>
        <w:rPr>
          <w:rFonts w:cs="Arial"/>
        </w:rPr>
      </w:pPr>
      <w:r w:rsidRPr="00E9170D">
        <w:rPr>
          <w:rFonts w:cs="Arial"/>
        </w:rPr>
        <w:t>Izvajalec se zavezuje, da bo sklenil zavarovanje splošne odgovornosti iz registrirane dejavnosti s potrebnimi razširitvami (vključno ekološke in okoljske škode, kot tudi zavarovanje poklicne odgovornosti vendar najmanj z zavarovalnimi vsotami, kot jih določa zakon) lahko v podlimitu enotne zavarovalne vsote kot tudi lahko v podlimitu enotne zavarovalne vsote odgovornosti za škodo na obstoječem premoženju in škod na stvareh, če je vzrok škode bodisi v delu na njih bodisi v delu z njimi (predmet ali sredstvo obdelave, predelave, kontrole,</w:t>
      </w:r>
      <w:r>
        <w:rPr>
          <w:rFonts w:cs="Arial"/>
        </w:rPr>
        <w:t xml:space="preserve"> </w:t>
      </w:r>
      <w:r w:rsidRPr="00E9170D">
        <w:rPr>
          <w:rFonts w:cs="Arial"/>
        </w:rPr>
        <w:t xml:space="preserve">preizkušanja ipd.), s tem, da je dovoljen podlimit </w:t>
      </w:r>
      <w:r>
        <w:rPr>
          <w:rFonts w:cs="Arial"/>
        </w:rPr>
        <w:t xml:space="preserve">tudi </w:t>
      </w:r>
      <w:r w:rsidRPr="00E9170D">
        <w:rPr>
          <w:rFonts w:cs="Arial"/>
        </w:rPr>
        <w:t>za čiste premoženjske škode v višini 50.000 EUR glede na posamezn</w:t>
      </w:r>
      <w:r>
        <w:rPr>
          <w:rFonts w:cs="Arial"/>
        </w:rPr>
        <w:t>o</w:t>
      </w:r>
      <w:r w:rsidRPr="00E9170D">
        <w:rPr>
          <w:rFonts w:cs="Arial"/>
        </w:rPr>
        <w:t xml:space="preserve"> </w:t>
      </w:r>
      <w:r>
        <w:rPr>
          <w:rFonts w:cs="Arial"/>
        </w:rPr>
        <w:t>storitev</w:t>
      </w:r>
      <w:r w:rsidRPr="00E9170D">
        <w:rPr>
          <w:rFonts w:cs="Arial"/>
        </w:rPr>
        <w:t>, in sicer najmanj</w:t>
      </w:r>
      <w:r>
        <w:rPr>
          <w:rFonts w:cs="Arial"/>
        </w:rPr>
        <w:t xml:space="preserve"> z enotno zavarovalno vsoto po škodnem dogodku</w:t>
      </w:r>
      <w:r w:rsidRPr="00E9170D">
        <w:rPr>
          <w:rFonts w:cs="Arial"/>
        </w:rPr>
        <w:t>:</w:t>
      </w:r>
    </w:p>
    <w:p w14:paraId="46890772" w14:textId="77777777" w:rsidR="00CA455F" w:rsidRPr="00E9170D" w:rsidRDefault="00CA455F" w:rsidP="00CA455F">
      <w:pPr>
        <w:rPr>
          <w:rFonts w:cs="Arial"/>
        </w:rPr>
      </w:pPr>
    </w:p>
    <w:p w14:paraId="11EF85CC" w14:textId="77777777" w:rsidR="00CA455F" w:rsidRPr="00E9170D" w:rsidRDefault="00CA455F" w:rsidP="00CA455F">
      <w:pPr>
        <w:rPr>
          <w:rFonts w:cs="Arial"/>
        </w:rPr>
      </w:pPr>
      <w:r w:rsidRPr="00E9170D">
        <w:rPr>
          <w:rFonts w:cs="Arial"/>
        </w:rPr>
        <w:t>- Kontrola žit: 150.000 EUR;</w:t>
      </w:r>
    </w:p>
    <w:p w14:paraId="2CEC8D5F" w14:textId="77777777" w:rsidR="00CA455F" w:rsidRPr="00E9170D" w:rsidRDefault="00CA455F" w:rsidP="00CA455F">
      <w:pPr>
        <w:rPr>
          <w:rFonts w:cs="Arial"/>
        </w:rPr>
      </w:pPr>
      <w:r w:rsidRPr="00E9170D">
        <w:rPr>
          <w:rFonts w:cs="Arial"/>
        </w:rPr>
        <w:t>- Kontrola blaga: 250.000 EUR.</w:t>
      </w:r>
    </w:p>
    <w:p w14:paraId="09F83A13" w14:textId="77777777" w:rsidR="00CA455F" w:rsidRPr="00E9170D" w:rsidRDefault="00CA455F" w:rsidP="00CA455F">
      <w:pPr>
        <w:rPr>
          <w:rFonts w:cs="Arial"/>
        </w:rPr>
      </w:pPr>
    </w:p>
    <w:p w14:paraId="12D8A619" w14:textId="77777777" w:rsidR="00CA455F" w:rsidRDefault="00CA455F" w:rsidP="00CA455F">
      <w:pPr>
        <w:rPr>
          <w:rFonts w:cs="Arial"/>
        </w:rPr>
      </w:pPr>
      <w:r w:rsidRPr="00E9170D">
        <w:rPr>
          <w:rFonts w:cs="Arial"/>
        </w:rPr>
        <w:t>V primeru, da je sklenjena zadevna pogodba za ob</w:t>
      </w:r>
      <w:r>
        <w:rPr>
          <w:rFonts w:cs="Arial"/>
        </w:rPr>
        <w:t>e</w:t>
      </w:r>
      <w:r w:rsidRPr="00E9170D">
        <w:rPr>
          <w:rFonts w:cs="Arial"/>
        </w:rPr>
        <w:t xml:space="preserve"> </w:t>
      </w:r>
      <w:r>
        <w:rPr>
          <w:rFonts w:cs="Arial"/>
        </w:rPr>
        <w:t>storitvi</w:t>
      </w:r>
      <w:r w:rsidRPr="00E9170D">
        <w:rPr>
          <w:rFonts w:cs="Arial"/>
        </w:rPr>
        <w:t xml:space="preserve"> znaša enotna zavarovalna vsota za ob</w:t>
      </w:r>
      <w:r>
        <w:rPr>
          <w:rFonts w:cs="Arial"/>
        </w:rPr>
        <w:t>e</w:t>
      </w:r>
      <w:r w:rsidRPr="00E9170D">
        <w:rPr>
          <w:rFonts w:cs="Arial"/>
        </w:rPr>
        <w:t xml:space="preserve"> </w:t>
      </w:r>
      <w:r>
        <w:rPr>
          <w:rFonts w:cs="Arial"/>
        </w:rPr>
        <w:t>storitvi</w:t>
      </w:r>
      <w:r w:rsidRPr="00E9170D">
        <w:rPr>
          <w:rFonts w:cs="Arial"/>
        </w:rPr>
        <w:t xml:space="preserve"> najmanj 250.000 EUR po škodnem dogodku.</w:t>
      </w:r>
    </w:p>
    <w:p w14:paraId="1C68D398" w14:textId="77777777" w:rsidR="00CA455F" w:rsidRDefault="00CA455F" w:rsidP="00CA455F">
      <w:pPr>
        <w:rPr>
          <w:rFonts w:cs="Arial"/>
        </w:rPr>
      </w:pPr>
    </w:p>
    <w:p w14:paraId="7C8A1EC5" w14:textId="77777777" w:rsidR="00CA455F" w:rsidRPr="00E9170D" w:rsidRDefault="00CA455F" w:rsidP="00CA455F">
      <w:pPr>
        <w:rPr>
          <w:rFonts w:cs="Arial"/>
        </w:rPr>
      </w:pPr>
      <w:r w:rsidRPr="00927BF8">
        <w:rPr>
          <w:rFonts w:cs="Arial"/>
        </w:rPr>
        <w:t>Izvajalec mora imeti sklenjeno tudi zavarovanje kibernetskih tveganj, najmanj z zavarovalnim kritjem za odškodninske zahtevke tretjih oseb in sicer za odgovornost za kršitve zaupnosti in zasebnosti in odgovornost za omrežno varnost z zavarovalno vsoto najmanj v višini 50.000 EUR.</w:t>
      </w:r>
    </w:p>
    <w:p w14:paraId="59CB6061" w14:textId="77777777" w:rsidR="00CA455F" w:rsidRPr="00E9170D" w:rsidRDefault="00CA455F" w:rsidP="00CA455F">
      <w:pPr>
        <w:rPr>
          <w:rFonts w:cs="Arial"/>
        </w:rPr>
      </w:pPr>
    </w:p>
    <w:p w14:paraId="6A3D49F8" w14:textId="77777777" w:rsidR="00CA455F" w:rsidRPr="00E9170D" w:rsidRDefault="00CA455F" w:rsidP="00CA455F">
      <w:pPr>
        <w:rPr>
          <w:rFonts w:cs="Arial"/>
        </w:rPr>
      </w:pPr>
      <w:r w:rsidRPr="00E9170D">
        <w:rPr>
          <w:rFonts w:cs="Arial"/>
        </w:rPr>
        <w:t>Dovoljena je odbitna franšiza (samoudeležba) največ do 10.000 EUR in tudi dovoljen letni agregat v višini zavarovalne vsote. V primeru zmanjšanja letnega agregata za več kot 25 % mora izvajalec, predložiti dokazila o sklenjenem dodatnem zavarovanju v višini dovoljenega letnega agregata.</w:t>
      </w:r>
    </w:p>
    <w:p w14:paraId="4C4B9C0A" w14:textId="77777777" w:rsidR="00CA455F" w:rsidRPr="00E9170D" w:rsidRDefault="00CA455F" w:rsidP="00CA455F">
      <w:pPr>
        <w:rPr>
          <w:rFonts w:cs="Arial"/>
        </w:rPr>
      </w:pPr>
    </w:p>
    <w:p w14:paraId="0BAE0985" w14:textId="77777777" w:rsidR="00CA455F" w:rsidRPr="00E9170D" w:rsidRDefault="00CA455F" w:rsidP="00CA455F">
      <w:pPr>
        <w:rPr>
          <w:rFonts w:cs="Arial"/>
        </w:rPr>
      </w:pPr>
      <w:r w:rsidRPr="00E9170D">
        <w:rPr>
          <w:rFonts w:cs="Arial"/>
        </w:rPr>
        <w:lastRenderedPageBreak/>
        <w:t>Sprožilec zavarovalnega kritja za vsa zahtevana zavarovanja mora biti nastanek škodnega dogodka (ne velja claims-made način).</w:t>
      </w:r>
    </w:p>
    <w:p w14:paraId="2EAFFDA6" w14:textId="77777777" w:rsidR="00CA455F" w:rsidRPr="00E9170D" w:rsidRDefault="00CA455F" w:rsidP="00CA455F">
      <w:pPr>
        <w:rPr>
          <w:rFonts w:cs="Arial"/>
        </w:rPr>
      </w:pPr>
    </w:p>
    <w:p w14:paraId="30A283FA" w14:textId="77777777" w:rsidR="00CA455F" w:rsidRPr="00E9170D" w:rsidRDefault="00CA455F" w:rsidP="00CA455F">
      <w:pPr>
        <w:rPr>
          <w:rFonts w:cs="Arial"/>
        </w:rPr>
      </w:pPr>
      <w:r w:rsidRPr="00E9170D">
        <w:rPr>
          <w:rFonts w:cs="Arial"/>
        </w:rPr>
        <w:t>Izvajalec se zavezuje, da bo za svoje stvari poskrbel, poleg zavarovanja splošne odgovornosti iz registrirane dejavnosti, še za običajno zavarovanje oseb, premoženja in premoženjskih interesov v skladu s politiko upravljanja tveganj izvajalca ter v skladu s predpisi.</w:t>
      </w:r>
    </w:p>
    <w:p w14:paraId="65ADC9E9" w14:textId="77777777" w:rsidR="00CA455F" w:rsidRPr="00E9170D" w:rsidRDefault="00CA455F" w:rsidP="00CA455F">
      <w:pPr>
        <w:rPr>
          <w:rFonts w:cs="Arial"/>
        </w:rPr>
      </w:pPr>
    </w:p>
    <w:p w14:paraId="5727E368" w14:textId="77777777" w:rsidR="00CA455F" w:rsidRPr="00E9170D" w:rsidRDefault="00CA455F" w:rsidP="00CA455F">
      <w:pPr>
        <w:rPr>
          <w:rFonts w:cs="Arial"/>
        </w:rPr>
      </w:pPr>
      <w:r w:rsidRPr="00E9170D">
        <w:rPr>
          <w:rFonts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 za dobro izvedbo pogodbenih obveznosti.</w:t>
      </w:r>
    </w:p>
    <w:p w14:paraId="304BFEF9" w14:textId="77777777" w:rsidR="00CA455F" w:rsidRPr="00E9170D" w:rsidRDefault="00CA455F" w:rsidP="00CA455F">
      <w:pPr>
        <w:rPr>
          <w:rFonts w:cs="Arial"/>
        </w:rPr>
      </w:pPr>
    </w:p>
    <w:p w14:paraId="6E816966" w14:textId="77777777" w:rsidR="00CA455F" w:rsidRPr="00E9170D" w:rsidRDefault="00CA455F" w:rsidP="00CA455F">
      <w:pPr>
        <w:rPr>
          <w:rFonts w:cs="Arial"/>
        </w:rPr>
      </w:pPr>
      <w:r w:rsidRPr="00E9170D">
        <w:rPr>
          <w:rFonts w:cs="Arial"/>
        </w:rPr>
        <w:t>Za obveznost sklenitve morebitnega dodatnega zavarovanja mora ves čas izvajanja te pogodbe skrbeti izvajalec, ki mora o tem obveščati naročnika.</w:t>
      </w:r>
    </w:p>
    <w:p w14:paraId="75B5712D" w14:textId="77777777" w:rsidR="00CA455F" w:rsidRPr="00E9170D" w:rsidRDefault="00CA455F" w:rsidP="00CA455F">
      <w:pPr>
        <w:rPr>
          <w:rFonts w:cs="Arial"/>
        </w:rPr>
      </w:pPr>
    </w:p>
    <w:p w14:paraId="4CC3C6C1" w14:textId="77777777" w:rsidR="00CA455F" w:rsidRPr="00E9170D" w:rsidRDefault="00CA455F" w:rsidP="00CA455F">
      <w:pPr>
        <w:rPr>
          <w:rFonts w:cs="Arial"/>
        </w:rPr>
      </w:pPr>
      <w:r w:rsidRPr="00E9170D">
        <w:rPr>
          <w:rFonts w:cs="Arial"/>
        </w:rPr>
        <w:t>Izvajalec odgovarja za neposredno škodo, ki nastane naročniku in tretjim osebam in izvirajo iz njegovega dela in njegovih pogodbenih obveznosti.</w:t>
      </w:r>
    </w:p>
    <w:p w14:paraId="0DACBA40" w14:textId="77777777" w:rsidR="00CA455F" w:rsidRPr="00E9170D" w:rsidRDefault="00CA455F" w:rsidP="00CA455F">
      <w:pPr>
        <w:rPr>
          <w:rFonts w:cs="Arial"/>
        </w:rPr>
      </w:pPr>
    </w:p>
    <w:p w14:paraId="3671DE73" w14:textId="77777777" w:rsidR="00CA455F" w:rsidRPr="00E9170D" w:rsidRDefault="00CA455F" w:rsidP="00CA455F">
      <w:pPr>
        <w:rPr>
          <w:rFonts w:cs="Arial"/>
        </w:rPr>
      </w:pPr>
    </w:p>
    <w:p w14:paraId="496FBA44" w14:textId="77777777" w:rsidR="00CA455F" w:rsidRDefault="00CA455F" w:rsidP="00CA455F">
      <w:pPr>
        <w:rPr>
          <w:rFonts w:cs="Arial"/>
        </w:rPr>
      </w:pPr>
      <w:r w:rsidRPr="00E9170D">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52C2222F" w14:textId="782E7907" w:rsidR="00E9170D" w:rsidRPr="0045430C" w:rsidRDefault="00E9170D" w:rsidP="00E9170D">
      <w:pPr>
        <w:rPr>
          <w:rFonts w:cs="Arial"/>
        </w:rPr>
      </w:pPr>
    </w:p>
    <w:p w14:paraId="4AD9B3F2" w14:textId="77777777" w:rsidR="00F1689B" w:rsidRDefault="00F1689B" w:rsidP="00744162">
      <w:pPr>
        <w:pStyle w:val="Naslov1"/>
        <w:spacing w:before="0" w:after="0"/>
      </w:pPr>
      <w:bookmarkStart w:id="35" w:name="_Toc144301498"/>
      <w:bookmarkStart w:id="36" w:name="_Toc144474646"/>
      <w:bookmarkStart w:id="37" w:name="_Toc171496298"/>
      <w:r>
        <w:t>POGODBENA KAZEN</w:t>
      </w:r>
      <w:bookmarkEnd w:id="35"/>
      <w:bookmarkEnd w:id="36"/>
      <w:bookmarkEnd w:id="37"/>
    </w:p>
    <w:p w14:paraId="505E548E" w14:textId="77777777" w:rsidR="00F1689B" w:rsidRPr="00FB3076" w:rsidRDefault="00F1689B" w:rsidP="00744162"/>
    <w:p w14:paraId="4DDEB9A8" w14:textId="77777777" w:rsidR="00F1689B" w:rsidRPr="00BE15A6" w:rsidRDefault="00F1689B" w:rsidP="00744162">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BF3ED98" w14:textId="77777777" w:rsidR="003E3CE4" w:rsidRPr="00FC78AF" w:rsidRDefault="003E3CE4" w:rsidP="00744162">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 xml:space="preserve">odzivni čas in rok izvedbe storitve, skladno z </w:t>
      </w:r>
      <w:r w:rsidRPr="002859B5">
        <w:rPr>
          <w:rFonts w:asciiTheme="minorHAnsi" w:hAnsiTheme="minorHAnsi" w:cstheme="minorHAnsi"/>
          <w:color w:val="A6A6A6" w:themeColor="background1" w:themeShade="A6"/>
        </w:rPr>
        <w:t xml:space="preserve">11.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37D16C35" w14:textId="77777777" w:rsidR="003E3CE4" w:rsidRPr="003E3CE4" w:rsidRDefault="003E3CE4" w:rsidP="00744162">
      <w:pPr>
        <w:pStyle w:val="Odstavekseznama"/>
        <w:numPr>
          <w:ilvl w:val="0"/>
          <w:numId w:val="33"/>
        </w:numPr>
        <w:spacing w:line="240" w:lineRule="auto"/>
        <w:rPr>
          <w:rFonts w:asciiTheme="minorHAnsi" w:hAnsiTheme="minorHAnsi" w:cstheme="minorHAnsi"/>
        </w:rPr>
      </w:pPr>
      <w:r w:rsidRPr="003E3CE4">
        <w:rPr>
          <w:rFonts w:asciiTheme="minorHAnsi" w:hAnsiTheme="minorHAnsi" w:cstheme="minorHAnsi"/>
        </w:rPr>
        <w:t>Odzivni čas: za vsako začeto uro zamude pogodbeno kazen v višini 1% (enega odstotka), vendar skupno največ v višini 10% (deset odstotkov) izvedene vrednosti posameznega naročila z DDV.</w:t>
      </w:r>
    </w:p>
    <w:p w14:paraId="03C2D556" w14:textId="77777777" w:rsidR="003E3CE4" w:rsidRPr="003E3CE4" w:rsidRDefault="003E3CE4" w:rsidP="00744162">
      <w:pPr>
        <w:pStyle w:val="Odstavekseznama"/>
        <w:numPr>
          <w:ilvl w:val="0"/>
          <w:numId w:val="33"/>
        </w:numPr>
        <w:spacing w:line="240" w:lineRule="auto"/>
        <w:rPr>
          <w:rFonts w:asciiTheme="minorHAnsi" w:hAnsiTheme="minorHAnsi" w:cstheme="minorHAnsi"/>
        </w:rPr>
      </w:pPr>
      <w:r w:rsidRPr="003E3CE4">
        <w:rPr>
          <w:rFonts w:asciiTheme="minorHAnsi" w:hAnsiTheme="minorHAnsi" w:cstheme="minorHAnsi"/>
        </w:rPr>
        <w:t xml:space="preserve">Rok izvedbe storitve: </w:t>
      </w:r>
    </w:p>
    <w:p w14:paraId="1BB2A6E0" w14:textId="2D18EF2C" w:rsidR="003E3CE4" w:rsidRPr="00866063" w:rsidRDefault="003E3CE4" w:rsidP="00744162">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Kontrola žit ob prevzemu oz. izdaji – za vsakih začetih 45 minut zamude pogodbeno kazen v višini 100,00 EUR</w:t>
      </w:r>
      <w:r w:rsidRPr="00385E86">
        <w:rPr>
          <w:rFonts w:asciiTheme="minorHAnsi" w:hAnsiTheme="minorHAnsi" w:cstheme="minorHAnsi"/>
        </w:rPr>
        <w:t>.</w:t>
      </w:r>
      <w:r w:rsidRPr="00866063">
        <w:rPr>
          <w:rFonts w:asciiTheme="minorHAnsi" w:hAnsiTheme="minorHAnsi" w:cstheme="minorHAnsi"/>
        </w:rPr>
        <w:t xml:space="preserve"> </w:t>
      </w:r>
    </w:p>
    <w:p w14:paraId="45328C0E" w14:textId="309C28A7" w:rsidR="003E3CE4" w:rsidRPr="00385E86" w:rsidRDefault="003E3CE4" w:rsidP="00744162">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Kontrola blaga in skladnost ponudb z razpisnimi pogoji – za vsak začet dan zamude pogodbeno kazen v višini 1% (enega odstotka), vendar skupno največ v višini 10% (deset odstotkov) izvedene vrednosti posameznega naročila z DDV, v zvezi s katerim je v zamudi</w:t>
      </w:r>
      <w:r w:rsidRPr="00385E86">
        <w:rPr>
          <w:rFonts w:asciiTheme="minorHAnsi" w:hAnsiTheme="minorHAnsi" w:cstheme="minorHAnsi"/>
        </w:rPr>
        <w:t>.</w:t>
      </w:r>
    </w:p>
    <w:p w14:paraId="4CF2A0A4" w14:textId="71D054F3" w:rsidR="003E3CE4" w:rsidRPr="00385E86" w:rsidRDefault="003E3CE4" w:rsidP="00744162">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 xml:space="preserve">Skladnost blaga z razpisnimi pogoji pri prevzemu – v primeru, da izvajalec na dan prevzema ne poda ugotovitev o skladnosti blaga z razpisnimi pogoji pri prevzemu, mu </w:t>
      </w:r>
      <w:r w:rsidRPr="00385E86">
        <w:rPr>
          <w:rFonts w:asciiTheme="minorHAnsi" w:hAnsiTheme="minorHAnsi" w:cstheme="minorHAnsi"/>
        </w:rPr>
        <w:t xml:space="preserve">bo naročnik za vsak začet dan zamude zaračunal pogodbeno kazen v višini 100,00 EUR. </w:t>
      </w:r>
    </w:p>
    <w:p w14:paraId="1309A0D4" w14:textId="77777777" w:rsidR="003E3CE4" w:rsidRDefault="003E3CE4" w:rsidP="00744162">
      <w:pPr>
        <w:rPr>
          <w:rFonts w:asciiTheme="minorHAnsi" w:hAnsiTheme="minorHAnsi" w:cstheme="minorHAnsi"/>
        </w:rPr>
      </w:pPr>
    </w:p>
    <w:p w14:paraId="736B920B" w14:textId="77777777" w:rsidR="003E3CE4" w:rsidRPr="00A24C8E" w:rsidRDefault="003E3CE4" w:rsidP="00744162">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776A28CA" w14:textId="77777777" w:rsidR="00385E86" w:rsidRDefault="00385E86" w:rsidP="00744162">
      <w:pPr>
        <w:rPr>
          <w:rFonts w:asciiTheme="minorHAnsi" w:hAnsiTheme="minorHAnsi" w:cstheme="minorHAnsi"/>
        </w:rPr>
      </w:pPr>
    </w:p>
    <w:p w14:paraId="153EBB36" w14:textId="6AAFDACF" w:rsidR="003E3CE4" w:rsidRDefault="003E3CE4" w:rsidP="00744162">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A3E3156" w14:textId="2070B8F4" w:rsidR="003E3CE4" w:rsidRDefault="003E3CE4" w:rsidP="00744162">
      <w:pPr>
        <w:rPr>
          <w:rFonts w:asciiTheme="minorHAnsi" w:hAnsiTheme="minorHAnsi" w:cstheme="minorHAnsi"/>
        </w:rPr>
      </w:pPr>
      <w:r>
        <w:rPr>
          <w:rFonts w:asciiTheme="minorHAnsi" w:hAnsiTheme="minorHAnsi" w:cstheme="minorHAnsi"/>
        </w:rPr>
        <w:lastRenderedPageBreak/>
        <w:t xml:space="preserve">Pravica zaračunati pogodbeno kazen za zamudo ni pogojena z nastankom škode naročniku. </w:t>
      </w:r>
    </w:p>
    <w:p w14:paraId="0EF76BDA" w14:textId="77777777" w:rsidR="003E3CE4" w:rsidRDefault="003E3CE4" w:rsidP="00744162">
      <w:pPr>
        <w:rPr>
          <w:rFonts w:asciiTheme="minorHAnsi" w:hAnsiTheme="minorHAnsi" w:cstheme="minorHAnsi"/>
        </w:rPr>
      </w:pPr>
    </w:p>
    <w:p w14:paraId="30A86866" w14:textId="3158AADB" w:rsidR="00F1689B" w:rsidRDefault="003E3CE4" w:rsidP="00744162">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5C576F24" w14:textId="77777777" w:rsidR="00385E86" w:rsidRPr="0045430C" w:rsidRDefault="00385E86" w:rsidP="00744162">
      <w:pPr>
        <w:rPr>
          <w:rFonts w:asciiTheme="minorHAnsi" w:hAnsiTheme="minorHAnsi" w:cstheme="minorHAnsi"/>
        </w:rPr>
      </w:pPr>
    </w:p>
    <w:p w14:paraId="47B9D949" w14:textId="77777777" w:rsidR="00F1689B" w:rsidRPr="00D938ED" w:rsidRDefault="00F1689B" w:rsidP="00744162">
      <w:pPr>
        <w:pStyle w:val="Naslov1"/>
        <w:spacing w:before="0" w:after="0"/>
      </w:pPr>
      <w:bookmarkStart w:id="38" w:name="_Toc144301499"/>
      <w:bookmarkStart w:id="39" w:name="_Toc144474647"/>
      <w:bookmarkStart w:id="40" w:name="_Toc171496299"/>
      <w:r w:rsidRPr="00B72E01">
        <w:t>POVRNITEV ŠKODE</w:t>
      </w:r>
      <w:bookmarkEnd w:id="38"/>
      <w:bookmarkEnd w:id="39"/>
      <w:bookmarkEnd w:id="40"/>
    </w:p>
    <w:p w14:paraId="3FD1A341" w14:textId="77777777" w:rsidR="00F1689B" w:rsidRPr="006D2A49" w:rsidRDefault="00F1689B" w:rsidP="006D2A49">
      <w:pPr>
        <w:rPr>
          <w:rFonts w:asciiTheme="minorHAnsi" w:hAnsiTheme="minorHAnsi" w:cstheme="minorHAnsi"/>
        </w:rPr>
      </w:pPr>
    </w:p>
    <w:p w14:paraId="6870D75E" w14:textId="77777777" w:rsidR="00F1689B"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504D8192" w14:textId="77777777" w:rsidR="003E3CE4" w:rsidRPr="00D938ED" w:rsidRDefault="003E3CE4" w:rsidP="00744162">
      <w:bookmarkStart w:id="41" w:name="_Toc144301500"/>
      <w:bookmarkStart w:id="42" w:name="_Toc144474648"/>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3B6531">
        <w:t>ali unovčitve finančnega zavarovanja</w:t>
      </w:r>
      <w:r>
        <w:t>.</w:t>
      </w:r>
      <w:r w:rsidRPr="00D938ED">
        <w:t xml:space="preserve"> </w:t>
      </w:r>
    </w:p>
    <w:p w14:paraId="4870B014" w14:textId="77777777" w:rsidR="003E3CE4" w:rsidRDefault="003E3CE4" w:rsidP="00744162"/>
    <w:p w14:paraId="261FDAA4" w14:textId="77777777" w:rsidR="003E3CE4" w:rsidRPr="00894E7F" w:rsidRDefault="003E3CE4" w:rsidP="00744162">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F138438" w14:textId="77777777" w:rsidR="003E3CE4" w:rsidRPr="00D938ED" w:rsidRDefault="003E3CE4" w:rsidP="00744162"/>
    <w:p w14:paraId="1DCE45D2" w14:textId="58CC1621" w:rsidR="003E3CE4" w:rsidRDefault="003E3CE4" w:rsidP="00744162">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047857BA" w14:textId="77777777" w:rsidR="00385E86" w:rsidRDefault="00385E86" w:rsidP="00744162">
      <w:pPr>
        <w:rPr>
          <w:rFonts w:cs="Arial"/>
        </w:rPr>
      </w:pPr>
    </w:p>
    <w:p w14:paraId="6F7EC3F4" w14:textId="77777777" w:rsidR="00F1689B" w:rsidRDefault="00F1689B" w:rsidP="00744162">
      <w:pPr>
        <w:pStyle w:val="Naslov1"/>
        <w:spacing w:before="0" w:after="0"/>
        <w:rPr>
          <w:rFonts w:asciiTheme="minorHAnsi" w:hAnsiTheme="minorHAnsi" w:cstheme="minorHAnsi"/>
          <w:szCs w:val="24"/>
        </w:rPr>
      </w:pPr>
      <w:bookmarkStart w:id="43" w:name="_Toc171496300"/>
      <w:r>
        <w:rPr>
          <w:rFonts w:asciiTheme="minorHAnsi" w:hAnsiTheme="minorHAnsi" w:cstheme="minorHAnsi"/>
          <w:szCs w:val="24"/>
        </w:rPr>
        <w:t>AVTORSKE PRAVICE</w:t>
      </w:r>
      <w:bookmarkEnd w:id="41"/>
      <w:bookmarkEnd w:id="42"/>
      <w:bookmarkEnd w:id="43"/>
    </w:p>
    <w:p w14:paraId="70B14D64" w14:textId="77777777" w:rsidR="00F1689B" w:rsidRPr="00137E1B" w:rsidRDefault="00F1689B" w:rsidP="00744162"/>
    <w:p w14:paraId="5CF2EFD6"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BE730F7" w14:textId="77777777" w:rsidR="003E3CE4" w:rsidRDefault="003E3CE4" w:rsidP="00744162">
      <w:pPr>
        <w:rPr>
          <w:rFonts w:eastAsiaTheme="minorHAnsi" w:cs="Arial"/>
          <w:lang w:eastAsia="en-US"/>
        </w:rPr>
      </w:pPr>
      <w:bookmarkStart w:id="44" w:name="_Toc144301501"/>
      <w:bookmarkStart w:id="45" w:name="_Toc144474649"/>
      <w:r w:rsidRPr="00105F7F">
        <w:rPr>
          <w:rFonts w:eastAsiaTheme="minorHAnsi" w:cs="Arial"/>
          <w:lang w:eastAsia="en-US"/>
        </w:rPr>
        <w:t>Vsa dokumentacija in dokumenti, ki jih izvajalec v skladu s to pogodbo pripravi za naročnika, postanejo z izročitvijo last naročnika.</w:t>
      </w:r>
    </w:p>
    <w:p w14:paraId="1F4E6121" w14:textId="77777777" w:rsidR="003E3CE4" w:rsidRDefault="003E3CE4" w:rsidP="00744162">
      <w:pPr>
        <w:rPr>
          <w:rFonts w:asciiTheme="majorHAnsi" w:hAnsiTheme="majorHAnsi" w:cstheme="majorHAnsi"/>
        </w:rPr>
      </w:pPr>
    </w:p>
    <w:p w14:paraId="1CF0E9F6" w14:textId="77777777" w:rsidR="003E3CE4" w:rsidRDefault="003E3CE4" w:rsidP="00744162">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14C33F8" w14:textId="77777777" w:rsidR="003E3CE4" w:rsidRDefault="003E3CE4" w:rsidP="00744162">
      <w:pPr>
        <w:rPr>
          <w:rFonts w:eastAsiaTheme="minorHAnsi" w:cs="Arial"/>
          <w:lang w:eastAsia="en-US"/>
        </w:rPr>
      </w:pPr>
    </w:p>
    <w:p w14:paraId="43729460" w14:textId="77777777" w:rsidR="003E3CE4" w:rsidRDefault="003E3CE4" w:rsidP="00744162">
      <w:pPr>
        <w:rPr>
          <w:rFonts w:eastAsiaTheme="minorHAnsi" w:cs="Arial"/>
          <w:lang w:eastAsia="en-US"/>
        </w:rPr>
      </w:pPr>
      <w:r>
        <w:rPr>
          <w:rFonts w:eastAsiaTheme="minorHAnsi" w:cs="Arial"/>
          <w:lang w:eastAsia="en-US"/>
        </w:rPr>
        <w:t>Plačilo za prenos pravic po tem členu je vključeno v dogovorjene pogodbene cene.</w:t>
      </w:r>
    </w:p>
    <w:p w14:paraId="6630762F" w14:textId="77777777" w:rsidR="00385E86" w:rsidRPr="00043A39" w:rsidRDefault="00385E86" w:rsidP="00744162">
      <w:pPr>
        <w:rPr>
          <w:rFonts w:eastAsiaTheme="minorHAnsi" w:cs="Arial"/>
          <w:lang w:eastAsia="en-US"/>
        </w:rPr>
      </w:pPr>
    </w:p>
    <w:p w14:paraId="5B895A19" w14:textId="77777777" w:rsidR="00F1689B" w:rsidRDefault="00F1689B" w:rsidP="00744162">
      <w:pPr>
        <w:pStyle w:val="Naslov1"/>
        <w:spacing w:before="0" w:after="0"/>
      </w:pPr>
      <w:bookmarkStart w:id="46" w:name="_Toc171496301"/>
      <w:r w:rsidRPr="00CC5B39">
        <w:t>SKRBNIKI POGODBE</w:t>
      </w:r>
      <w:bookmarkEnd w:id="44"/>
      <w:bookmarkEnd w:id="45"/>
      <w:bookmarkEnd w:id="46"/>
    </w:p>
    <w:p w14:paraId="6173405D" w14:textId="77777777" w:rsidR="006342EE" w:rsidRPr="008033BF" w:rsidRDefault="006342EE" w:rsidP="00744162">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5691E90E"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6A6AA0F" w14:textId="77777777" w:rsidR="00F1689B" w:rsidRDefault="00F1689B" w:rsidP="00744162">
      <w:pPr>
        <w:rPr>
          <w:rFonts w:cs="Arial"/>
        </w:rPr>
      </w:pPr>
      <w:r w:rsidRPr="004A7DB8">
        <w:rPr>
          <w:rFonts w:cs="Arial"/>
        </w:rPr>
        <w:t>Podpisniki te pogodbe imenujejo naslednje skrbnike:</w:t>
      </w:r>
    </w:p>
    <w:p w14:paraId="32D6D179" w14:textId="77777777" w:rsidR="00F1689B" w:rsidRPr="004A7DB8" w:rsidRDefault="00F1689B" w:rsidP="00744162">
      <w:pPr>
        <w:rPr>
          <w:rFonts w:cs="Arial"/>
        </w:rPr>
      </w:pPr>
    </w:p>
    <w:p w14:paraId="762EE87E" w14:textId="77777777" w:rsidR="00F1689B" w:rsidRPr="004A7DB8" w:rsidRDefault="00F1689B" w:rsidP="00744162">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F1689B" w:rsidRPr="000654CB" w14:paraId="5DD3F303" w14:textId="77777777" w:rsidTr="000C370F">
        <w:tc>
          <w:tcPr>
            <w:tcW w:w="3983" w:type="dxa"/>
          </w:tcPr>
          <w:p w14:paraId="009A2C4D" w14:textId="77777777" w:rsidR="00F1689B" w:rsidRPr="000654CB" w:rsidRDefault="00F1689B" w:rsidP="00744162">
            <w:pPr>
              <w:jc w:val="center"/>
              <w:rPr>
                <w:rFonts w:cs="Arial"/>
                <w:b/>
              </w:rPr>
            </w:pPr>
            <w:r w:rsidRPr="000654CB">
              <w:rPr>
                <w:rFonts w:cs="Arial"/>
                <w:b/>
              </w:rPr>
              <w:t>Imenovanje</w:t>
            </w:r>
          </w:p>
        </w:tc>
        <w:tc>
          <w:tcPr>
            <w:tcW w:w="2794" w:type="dxa"/>
          </w:tcPr>
          <w:p w14:paraId="35A249A2" w14:textId="77777777" w:rsidR="00F1689B" w:rsidRPr="000654CB" w:rsidRDefault="00F1689B" w:rsidP="00744162">
            <w:pPr>
              <w:jc w:val="center"/>
              <w:rPr>
                <w:rFonts w:cs="Arial"/>
                <w:b/>
              </w:rPr>
            </w:pPr>
            <w:r w:rsidRPr="000654CB">
              <w:rPr>
                <w:rFonts w:cs="Arial"/>
                <w:b/>
              </w:rPr>
              <w:t>Ime in priimek</w:t>
            </w:r>
          </w:p>
        </w:tc>
        <w:tc>
          <w:tcPr>
            <w:tcW w:w="2245" w:type="dxa"/>
          </w:tcPr>
          <w:p w14:paraId="2DEFA684" w14:textId="77777777" w:rsidR="00F1689B" w:rsidRPr="000654CB" w:rsidRDefault="00F1689B" w:rsidP="00744162">
            <w:pPr>
              <w:jc w:val="center"/>
              <w:rPr>
                <w:rFonts w:cs="Arial"/>
                <w:b/>
              </w:rPr>
            </w:pPr>
            <w:r w:rsidRPr="000654CB">
              <w:rPr>
                <w:rFonts w:cs="Arial"/>
                <w:b/>
              </w:rPr>
              <w:t>Kontaktni podatki</w:t>
            </w:r>
          </w:p>
        </w:tc>
      </w:tr>
      <w:tr w:rsidR="00F1689B" w:rsidRPr="00E73635" w14:paraId="03B9ED4D" w14:textId="77777777" w:rsidTr="000C370F">
        <w:tc>
          <w:tcPr>
            <w:tcW w:w="3983" w:type="dxa"/>
          </w:tcPr>
          <w:p w14:paraId="271EAADC" w14:textId="77777777" w:rsidR="00F1689B" w:rsidRPr="00E73635" w:rsidRDefault="00F1689B" w:rsidP="00744162">
            <w:pPr>
              <w:rPr>
                <w:rFonts w:cs="Arial"/>
              </w:rPr>
            </w:pPr>
            <w:r w:rsidRPr="00E73635">
              <w:rPr>
                <w:rFonts w:cs="Arial"/>
              </w:rPr>
              <w:t>Skrbnik pogodbe:</w:t>
            </w:r>
          </w:p>
        </w:tc>
        <w:tc>
          <w:tcPr>
            <w:tcW w:w="2794" w:type="dxa"/>
          </w:tcPr>
          <w:p w14:paraId="5E8D7B8F" w14:textId="77777777" w:rsidR="00F1689B" w:rsidRPr="00E73635" w:rsidRDefault="00F1689B" w:rsidP="00744162">
            <w:pPr>
              <w:rPr>
                <w:rFonts w:cs="Arial"/>
              </w:rPr>
            </w:pPr>
          </w:p>
        </w:tc>
        <w:tc>
          <w:tcPr>
            <w:tcW w:w="2245" w:type="dxa"/>
          </w:tcPr>
          <w:p w14:paraId="74C9FB48" w14:textId="77777777" w:rsidR="00F1689B" w:rsidRPr="00E73635" w:rsidRDefault="00F1689B" w:rsidP="00744162">
            <w:pPr>
              <w:rPr>
                <w:rFonts w:cs="Arial"/>
              </w:rPr>
            </w:pPr>
          </w:p>
        </w:tc>
      </w:tr>
      <w:tr w:rsidR="00F1689B" w:rsidRPr="00422B1E" w14:paraId="536E14CE" w14:textId="77777777" w:rsidTr="000C370F">
        <w:tc>
          <w:tcPr>
            <w:tcW w:w="3983" w:type="dxa"/>
          </w:tcPr>
          <w:p w14:paraId="0ED14512" w14:textId="72A6A322" w:rsidR="00F1689B" w:rsidRPr="00422B1E" w:rsidRDefault="00F1689B" w:rsidP="00744162">
            <w:pPr>
              <w:rPr>
                <w:rFonts w:cs="Arial"/>
                <w:color w:val="A6A6A6" w:themeColor="background1" w:themeShade="A6"/>
              </w:rPr>
            </w:pPr>
            <w:r w:rsidRPr="003E3CE4">
              <w:rPr>
                <w:rFonts w:cs="Arial"/>
                <w:color w:val="A6A6A6" w:themeColor="background1" w:themeShade="A6"/>
              </w:rPr>
              <w:t>Namestnik skrbnika pogodbe</w:t>
            </w:r>
            <w:r w:rsidR="003E3CE4" w:rsidRPr="003E3CE4">
              <w:rPr>
                <w:rFonts w:cs="Arial"/>
                <w:color w:val="A6A6A6" w:themeColor="background1" w:themeShade="A6"/>
              </w:rPr>
              <w:t xml:space="preserve"> </w:t>
            </w:r>
            <w:r w:rsidR="003E3CE4" w:rsidRPr="003E3CE4">
              <w:rPr>
                <w:rFonts w:cs="Arial"/>
                <w:i/>
                <w:color w:val="A6A6A6" w:themeColor="background1" w:themeShade="A6"/>
                <w:sz w:val="18"/>
                <w:szCs w:val="18"/>
              </w:rPr>
              <w:t>(uporabimo po potrebi)</w:t>
            </w:r>
            <w:r w:rsidRPr="003E3CE4">
              <w:rPr>
                <w:rFonts w:cs="Arial"/>
                <w:color w:val="A6A6A6" w:themeColor="background1" w:themeShade="A6"/>
              </w:rPr>
              <w:t>:</w:t>
            </w:r>
          </w:p>
        </w:tc>
        <w:tc>
          <w:tcPr>
            <w:tcW w:w="2794" w:type="dxa"/>
          </w:tcPr>
          <w:p w14:paraId="0D536975" w14:textId="77777777" w:rsidR="00F1689B" w:rsidRPr="00422B1E" w:rsidRDefault="00F1689B" w:rsidP="00744162">
            <w:pPr>
              <w:rPr>
                <w:rFonts w:cs="Arial"/>
                <w:color w:val="A6A6A6" w:themeColor="background1" w:themeShade="A6"/>
              </w:rPr>
            </w:pPr>
          </w:p>
        </w:tc>
        <w:tc>
          <w:tcPr>
            <w:tcW w:w="2245" w:type="dxa"/>
          </w:tcPr>
          <w:p w14:paraId="54015D88" w14:textId="77777777" w:rsidR="00F1689B" w:rsidRPr="00422B1E" w:rsidRDefault="00F1689B" w:rsidP="00744162">
            <w:pPr>
              <w:rPr>
                <w:rFonts w:cs="Arial"/>
                <w:color w:val="A6A6A6" w:themeColor="background1" w:themeShade="A6"/>
              </w:rPr>
            </w:pPr>
          </w:p>
        </w:tc>
      </w:tr>
    </w:tbl>
    <w:p w14:paraId="4120F9FA" w14:textId="77777777" w:rsidR="00F1689B" w:rsidRPr="004A7DB8" w:rsidRDefault="00F1689B" w:rsidP="00744162">
      <w:pPr>
        <w:rPr>
          <w:rFonts w:cs="Arial"/>
        </w:rPr>
      </w:pPr>
    </w:p>
    <w:p w14:paraId="2922CF2D" w14:textId="77777777" w:rsidR="00F1689B" w:rsidRPr="004A7DB8" w:rsidRDefault="00F1689B" w:rsidP="00744162">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F1689B" w:rsidRPr="000654CB" w14:paraId="5EA98488" w14:textId="77777777" w:rsidTr="000C370F">
        <w:tc>
          <w:tcPr>
            <w:tcW w:w="3982" w:type="dxa"/>
          </w:tcPr>
          <w:p w14:paraId="3772C5A5" w14:textId="77777777" w:rsidR="00F1689B" w:rsidRPr="000654CB" w:rsidRDefault="00F1689B" w:rsidP="00744162">
            <w:pPr>
              <w:jc w:val="center"/>
              <w:rPr>
                <w:rFonts w:cs="Arial"/>
                <w:b/>
              </w:rPr>
            </w:pPr>
            <w:r w:rsidRPr="000654CB">
              <w:rPr>
                <w:rFonts w:cs="Arial"/>
                <w:b/>
              </w:rPr>
              <w:t>Imenovanje</w:t>
            </w:r>
          </w:p>
        </w:tc>
        <w:tc>
          <w:tcPr>
            <w:tcW w:w="2795" w:type="dxa"/>
          </w:tcPr>
          <w:p w14:paraId="49150BAE" w14:textId="77777777" w:rsidR="00F1689B" w:rsidRPr="000654CB" w:rsidRDefault="00F1689B" w:rsidP="00744162">
            <w:pPr>
              <w:jc w:val="center"/>
              <w:rPr>
                <w:rFonts w:cs="Arial"/>
                <w:b/>
              </w:rPr>
            </w:pPr>
            <w:r w:rsidRPr="000654CB">
              <w:rPr>
                <w:rFonts w:cs="Arial"/>
                <w:b/>
              </w:rPr>
              <w:t>Ime in priimek</w:t>
            </w:r>
          </w:p>
        </w:tc>
        <w:tc>
          <w:tcPr>
            <w:tcW w:w="2245" w:type="dxa"/>
          </w:tcPr>
          <w:p w14:paraId="476DE9A7" w14:textId="77777777" w:rsidR="00F1689B" w:rsidRPr="000654CB" w:rsidRDefault="00F1689B" w:rsidP="00744162">
            <w:pPr>
              <w:jc w:val="center"/>
              <w:rPr>
                <w:rFonts w:cs="Arial"/>
                <w:b/>
              </w:rPr>
            </w:pPr>
            <w:r w:rsidRPr="000654CB">
              <w:rPr>
                <w:rFonts w:cs="Arial"/>
                <w:b/>
              </w:rPr>
              <w:t>Kontaktni podatki</w:t>
            </w:r>
          </w:p>
        </w:tc>
      </w:tr>
      <w:tr w:rsidR="00F1689B" w:rsidRPr="008E036E" w14:paraId="6886AC08" w14:textId="77777777" w:rsidTr="000C370F">
        <w:tc>
          <w:tcPr>
            <w:tcW w:w="3982" w:type="dxa"/>
          </w:tcPr>
          <w:p w14:paraId="284E3F95" w14:textId="77777777" w:rsidR="00F1689B" w:rsidRPr="008E036E" w:rsidRDefault="00F1689B" w:rsidP="00744162">
            <w:pPr>
              <w:rPr>
                <w:rFonts w:cs="Arial"/>
              </w:rPr>
            </w:pPr>
            <w:r w:rsidRPr="008E036E">
              <w:rPr>
                <w:rFonts w:cs="Arial"/>
              </w:rPr>
              <w:t>Skrbnik pogodbe:</w:t>
            </w:r>
          </w:p>
        </w:tc>
        <w:tc>
          <w:tcPr>
            <w:tcW w:w="2795" w:type="dxa"/>
          </w:tcPr>
          <w:p w14:paraId="5CE9F95D" w14:textId="77777777" w:rsidR="00F1689B" w:rsidRPr="008E036E" w:rsidRDefault="00F1689B" w:rsidP="00744162">
            <w:pPr>
              <w:rPr>
                <w:rFonts w:cs="Arial"/>
              </w:rPr>
            </w:pPr>
          </w:p>
        </w:tc>
        <w:tc>
          <w:tcPr>
            <w:tcW w:w="2245" w:type="dxa"/>
          </w:tcPr>
          <w:p w14:paraId="17105482" w14:textId="77777777" w:rsidR="00F1689B" w:rsidRPr="008E036E" w:rsidRDefault="00F1689B" w:rsidP="00744162">
            <w:pPr>
              <w:rPr>
                <w:rFonts w:cs="Arial"/>
              </w:rPr>
            </w:pPr>
          </w:p>
        </w:tc>
      </w:tr>
      <w:tr w:rsidR="00F1689B" w:rsidRPr="00422B1E" w14:paraId="6AC7BFCF" w14:textId="77777777" w:rsidTr="000C370F">
        <w:tc>
          <w:tcPr>
            <w:tcW w:w="3983" w:type="dxa"/>
          </w:tcPr>
          <w:p w14:paraId="1182A093" w14:textId="084509C5" w:rsidR="00F1689B" w:rsidRPr="00422B1E" w:rsidRDefault="003E3CE4" w:rsidP="00744162">
            <w:pPr>
              <w:rPr>
                <w:rFonts w:cs="Arial"/>
                <w:color w:val="A6A6A6" w:themeColor="background1" w:themeShade="A6"/>
              </w:rPr>
            </w:pPr>
            <w:r w:rsidRPr="00644A0A">
              <w:rPr>
                <w:rFonts w:cs="Arial"/>
                <w:color w:val="A6A6A6" w:themeColor="background1" w:themeShade="A6"/>
              </w:rPr>
              <w:t>Namestnik skrbnika pogodbe</w:t>
            </w:r>
            <w:r>
              <w:rPr>
                <w:rFonts w:cs="Arial"/>
                <w:color w:val="A6A6A6" w:themeColor="background1" w:themeShade="A6"/>
              </w:rPr>
              <w:t xml:space="preserve"> </w:t>
            </w:r>
            <w:r w:rsidRPr="00854444">
              <w:rPr>
                <w:rFonts w:cs="Arial"/>
                <w:i/>
                <w:color w:val="A6A6A6" w:themeColor="background1" w:themeShade="A6"/>
                <w:sz w:val="18"/>
                <w:szCs w:val="18"/>
              </w:rPr>
              <w:t>(uporabimo po potrebi)</w:t>
            </w:r>
            <w:r w:rsidRPr="00644A0A">
              <w:rPr>
                <w:rFonts w:cs="Arial"/>
                <w:color w:val="A6A6A6" w:themeColor="background1" w:themeShade="A6"/>
              </w:rPr>
              <w:t>:</w:t>
            </w:r>
          </w:p>
        </w:tc>
        <w:tc>
          <w:tcPr>
            <w:tcW w:w="2794" w:type="dxa"/>
          </w:tcPr>
          <w:p w14:paraId="5B56EFEE" w14:textId="77777777" w:rsidR="00F1689B" w:rsidRPr="00422B1E" w:rsidRDefault="00F1689B" w:rsidP="00744162">
            <w:pPr>
              <w:rPr>
                <w:rFonts w:cs="Arial"/>
                <w:color w:val="A6A6A6" w:themeColor="background1" w:themeShade="A6"/>
              </w:rPr>
            </w:pPr>
          </w:p>
        </w:tc>
        <w:tc>
          <w:tcPr>
            <w:tcW w:w="2245" w:type="dxa"/>
          </w:tcPr>
          <w:p w14:paraId="313F7712" w14:textId="77777777" w:rsidR="00F1689B" w:rsidRPr="00422B1E" w:rsidRDefault="00F1689B" w:rsidP="00744162">
            <w:pPr>
              <w:rPr>
                <w:rFonts w:cs="Arial"/>
                <w:color w:val="A6A6A6" w:themeColor="background1" w:themeShade="A6"/>
              </w:rPr>
            </w:pPr>
          </w:p>
        </w:tc>
      </w:tr>
    </w:tbl>
    <w:p w14:paraId="3F471405" w14:textId="77777777" w:rsidR="003E3CE4" w:rsidRDefault="003E3CE4" w:rsidP="00744162"/>
    <w:p w14:paraId="18C5C3D4" w14:textId="121A7070" w:rsidR="003E3CE4" w:rsidRDefault="00F1689B" w:rsidP="00744162">
      <w:r>
        <w:lastRenderedPageBreak/>
        <w:t xml:space="preserve">V primeru spremembe skrbnikov iz tega člena, pogodbenima strankama ni potrebno skleniti aneksa k pogodbi. O spremembi se stranki pisno obvestita. </w:t>
      </w:r>
    </w:p>
    <w:p w14:paraId="2502B4DE" w14:textId="77777777" w:rsidR="00665CB3" w:rsidRPr="00422B1E" w:rsidRDefault="00665CB3" w:rsidP="00744162"/>
    <w:p w14:paraId="4F79EE27" w14:textId="77777777" w:rsidR="00F1689B" w:rsidRDefault="00F1689B" w:rsidP="00744162">
      <w:pPr>
        <w:pStyle w:val="Naslov1"/>
        <w:spacing w:before="0" w:after="0"/>
      </w:pPr>
      <w:bookmarkStart w:id="47" w:name="_Toc144301502"/>
      <w:bookmarkStart w:id="48" w:name="_Toc144474650"/>
      <w:bookmarkStart w:id="49" w:name="_Toc171496302"/>
      <w:r w:rsidRPr="00D20698">
        <w:t>POSLOVNA SKRIVNOST</w:t>
      </w:r>
      <w:bookmarkEnd w:id="47"/>
      <w:bookmarkEnd w:id="48"/>
      <w:bookmarkEnd w:id="49"/>
    </w:p>
    <w:p w14:paraId="13B223E4" w14:textId="77777777" w:rsidR="00F1689B" w:rsidRPr="00D20698" w:rsidRDefault="00F1689B" w:rsidP="00744162"/>
    <w:p w14:paraId="34178D83" w14:textId="77777777" w:rsidR="00F1689B" w:rsidRPr="000654CB"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F3223F2" w14:textId="77777777" w:rsidR="003E3CE4" w:rsidRDefault="003E3CE4" w:rsidP="00744162">
      <w:pPr>
        <w:overflowPunct w:val="0"/>
        <w:autoSpaceDE w:val="0"/>
        <w:autoSpaceDN w:val="0"/>
        <w:adjustRightInd w:val="0"/>
        <w:ind w:right="-2"/>
        <w:textAlignment w:val="baseline"/>
        <w:rPr>
          <w:rFonts w:cs="Arial"/>
        </w:rPr>
      </w:pPr>
      <w:bookmarkStart w:id="50" w:name="_Toc144301503"/>
      <w:bookmarkStart w:id="51" w:name="_Toc1444746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199B428" w14:textId="77777777" w:rsidR="003E3CE4" w:rsidRDefault="003E3CE4" w:rsidP="00744162">
      <w:pPr>
        <w:overflowPunct w:val="0"/>
        <w:autoSpaceDE w:val="0"/>
        <w:autoSpaceDN w:val="0"/>
        <w:adjustRightInd w:val="0"/>
        <w:ind w:right="-2"/>
        <w:textAlignment w:val="baseline"/>
        <w:rPr>
          <w:rFonts w:cs="Arial"/>
        </w:rPr>
      </w:pPr>
    </w:p>
    <w:p w14:paraId="60A15A0A" w14:textId="77777777" w:rsidR="003E3CE4" w:rsidRDefault="003E3CE4" w:rsidP="00744162">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290826F9" w14:textId="77777777" w:rsidR="003E3CE4" w:rsidRDefault="003E3CE4" w:rsidP="00744162">
      <w:pPr>
        <w:overflowPunct w:val="0"/>
        <w:autoSpaceDE w:val="0"/>
        <w:autoSpaceDN w:val="0"/>
        <w:adjustRightInd w:val="0"/>
        <w:ind w:right="-2"/>
        <w:textAlignment w:val="baseline"/>
        <w:rPr>
          <w:rFonts w:cs="Arial"/>
        </w:rPr>
      </w:pPr>
    </w:p>
    <w:p w14:paraId="38CBE32B" w14:textId="77777777" w:rsidR="003E3CE4" w:rsidRDefault="003E3CE4" w:rsidP="00744162">
      <w:pPr>
        <w:overflowPunct w:val="0"/>
        <w:autoSpaceDE w:val="0"/>
        <w:autoSpaceDN w:val="0"/>
        <w:adjustRightInd w:val="0"/>
        <w:ind w:right="-2"/>
        <w:textAlignment w:val="baseline"/>
        <w:rPr>
          <w:rFonts w:cs="Arial"/>
        </w:rPr>
      </w:pPr>
      <w:r>
        <w:rPr>
          <w:rFonts w:cs="Arial"/>
        </w:rPr>
        <w:t>Izvajalec se zavezuje, da bo:</w:t>
      </w:r>
    </w:p>
    <w:p w14:paraId="00D6B1C1" w14:textId="77777777" w:rsidR="003E3CE4" w:rsidRPr="008F75CB" w:rsidRDefault="003E3CE4" w:rsidP="00744162">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476DF761" w14:textId="77777777" w:rsidR="003E3CE4" w:rsidRPr="008F75CB" w:rsidRDefault="003E3CE4" w:rsidP="00744162">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251F1EF" w14:textId="7224F6D7" w:rsidR="00665CB3" w:rsidRPr="00901E8E" w:rsidRDefault="003E3CE4" w:rsidP="00901E8E">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6BF22AB8" w14:textId="77777777" w:rsidR="00682A54" w:rsidRPr="0045430C" w:rsidRDefault="00682A54" w:rsidP="00665CB3">
      <w:pPr>
        <w:pStyle w:val="Odstavekseznama"/>
        <w:overflowPunct w:val="0"/>
        <w:autoSpaceDE w:val="0"/>
        <w:autoSpaceDN w:val="0"/>
        <w:adjustRightInd w:val="0"/>
        <w:spacing w:line="240" w:lineRule="auto"/>
        <w:ind w:left="360" w:right="-2"/>
        <w:textAlignment w:val="baseline"/>
        <w:rPr>
          <w:rFonts w:ascii="Arial" w:hAnsi="Arial" w:cs="Arial"/>
        </w:rPr>
      </w:pPr>
    </w:p>
    <w:p w14:paraId="4FD77A52" w14:textId="77777777" w:rsidR="00F1689B" w:rsidRPr="004B4730" w:rsidRDefault="00F1689B" w:rsidP="00744162">
      <w:pPr>
        <w:pStyle w:val="Naslov1"/>
        <w:spacing w:before="0" w:after="0"/>
      </w:pPr>
      <w:bookmarkStart w:id="52" w:name="_Toc171496303"/>
      <w:r w:rsidRPr="00F2321D">
        <w:t>ODSTOP OD POGODBE</w:t>
      </w:r>
      <w:bookmarkEnd w:id="50"/>
      <w:bookmarkEnd w:id="51"/>
      <w:bookmarkEnd w:id="52"/>
    </w:p>
    <w:p w14:paraId="187C6931" w14:textId="77777777" w:rsidR="00F1689B" w:rsidRPr="004B4730" w:rsidRDefault="00F1689B" w:rsidP="00744162">
      <w:pPr>
        <w:rPr>
          <w:rFonts w:asciiTheme="minorHAnsi" w:hAnsiTheme="minorHAnsi" w:cstheme="minorHAnsi"/>
        </w:rPr>
      </w:pPr>
    </w:p>
    <w:p w14:paraId="77DC48A0"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8DB1B6F" w14:textId="77777777" w:rsidR="00F1689B" w:rsidRPr="004B4730" w:rsidRDefault="00F1689B" w:rsidP="00744162">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68B84E29" w14:textId="77777777" w:rsidR="00F1689B" w:rsidRDefault="00F1689B" w:rsidP="00744162">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019B56C3" w14:textId="77777777" w:rsidR="00F1689B" w:rsidRDefault="00F1689B" w:rsidP="00744162">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3F5C1E7A" w14:textId="77777777" w:rsidR="00F1689B" w:rsidRDefault="00F1689B" w:rsidP="00744162">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4C0A0B88" w14:textId="77777777" w:rsidR="00F1689B" w:rsidRPr="003B6531" w:rsidRDefault="00F1689B" w:rsidP="00744162">
      <w:pPr>
        <w:pStyle w:val="Odstavekseznama"/>
        <w:numPr>
          <w:ilvl w:val="0"/>
          <w:numId w:val="10"/>
        </w:numPr>
        <w:spacing w:line="240" w:lineRule="auto"/>
        <w:rPr>
          <w:rFonts w:asciiTheme="minorHAnsi" w:hAnsiTheme="minorHAnsi" w:cstheme="minorHAnsi"/>
        </w:rPr>
      </w:pPr>
      <w:r w:rsidRPr="003E3CE4">
        <w:rPr>
          <w:rFonts w:asciiTheme="minorHAnsi" w:hAnsiTheme="minorHAnsi" w:cstheme="minorHAnsi"/>
        </w:rPr>
        <w:t xml:space="preserve">se nad njim ali enem izmed sodelujočih podjetij uvede postopek stečaja ali likvidacije ali </w:t>
      </w:r>
      <w:r w:rsidRPr="003B6531">
        <w:rPr>
          <w:rFonts w:asciiTheme="minorHAnsi" w:hAnsiTheme="minorHAnsi" w:cstheme="minorHAnsi"/>
        </w:rPr>
        <w:t>postane plačilno nesposoben in ga preostala sodelujoča podjetja ne nadomestijo z ustreznim novim podjetjem,</w:t>
      </w:r>
    </w:p>
    <w:p w14:paraId="38694436"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396AA35C" w14:textId="77777777" w:rsidR="00F1689B" w:rsidRDefault="00F1689B" w:rsidP="00744162">
      <w:pPr>
        <w:numPr>
          <w:ilvl w:val="12"/>
          <w:numId w:val="0"/>
        </w:numPr>
        <w:rPr>
          <w:rFonts w:cs="Arial"/>
        </w:rPr>
      </w:pPr>
    </w:p>
    <w:p w14:paraId="4B09CECC" w14:textId="77777777" w:rsidR="00F1689B" w:rsidRPr="004B4730" w:rsidRDefault="00F1689B" w:rsidP="00744162">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24F41CC" w14:textId="77777777" w:rsidR="00F1689B" w:rsidRDefault="00F1689B" w:rsidP="00744162">
      <w:pPr>
        <w:rPr>
          <w:rFonts w:asciiTheme="minorHAnsi" w:hAnsiTheme="minorHAnsi" w:cstheme="minorHAnsi"/>
        </w:rPr>
      </w:pPr>
    </w:p>
    <w:p w14:paraId="459C1935" w14:textId="77777777" w:rsidR="00F1689B" w:rsidRDefault="00F1689B" w:rsidP="00744162">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25E30DB8" w14:textId="77777777" w:rsidR="00665CB3" w:rsidRDefault="00665CB3" w:rsidP="00744162">
      <w:pPr>
        <w:rPr>
          <w:rFonts w:asciiTheme="minorHAnsi" w:hAnsiTheme="minorHAnsi" w:cstheme="minorHAnsi"/>
        </w:rPr>
      </w:pPr>
    </w:p>
    <w:p w14:paraId="107FE7E4" w14:textId="77777777" w:rsidR="00F1689B" w:rsidRDefault="00F1689B" w:rsidP="00744162">
      <w:pPr>
        <w:pStyle w:val="Naslov1"/>
        <w:spacing w:before="0" w:after="0"/>
        <w:rPr>
          <w:szCs w:val="24"/>
        </w:rPr>
      </w:pPr>
      <w:bookmarkStart w:id="53" w:name="_Toc144301504"/>
      <w:bookmarkStart w:id="54" w:name="_Toc144474652"/>
      <w:bookmarkStart w:id="55" w:name="_Toc171496304"/>
      <w:r w:rsidRPr="000654CB">
        <w:rPr>
          <w:szCs w:val="24"/>
        </w:rPr>
        <w:t>PROTIKORUPCIJSKA KLAVZULA</w:t>
      </w:r>
      <w:bookmarkEnd w:id="53"/>
      <w:bookmarkEnd w:id="54"/>
      <w:bookmarkEnd w:id="55"/>
    </w:p>
    <w:p w14:paraId="15EFBCF2" w14:textId="77777777" w:rsidR="00F1689B" w:rsidRPr="00D20698" w:rsidRDefault="00F1689B" w:rsidP="00744162"/>
    <w:p w14:paraId="29303C59" w14:textId="77777777" w:rsidR="00F1689B" w:rsidRPr="008E036E"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3A87F128" w14:textId="77777777" w:rsidR="00F1689B" w:rsidRPr="008E036E" w:rsidRDefault="00F1689B" w:rsidP="00744162">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0C3B68AC" w14:textId="77777777" w:rsidR="00F1689B" w:rsidRPr="00E87991" w:rsidRDefault="00F1689B" w:rsidP="00744162">
      <w:pPr>
        <w:pStyle w:val="Odstavekseznama"/>
        <w:numPr>
          <w:ilvl w:val="0"/>
          <w:numId w:val="18"/>
        </w:numPr>
        <w:spacing w:line="240" w:lineRule="auto"/>
        <w:rPr>
          <w:rFonts w:ascii="Arial" w:hAnsi="Arial" w:cs="Arial"/>
        </w:rPr>
      </w:pPr>
      <w:r w:rsidRPr="00E87991">
        <w:rPr>
          <w:rFonts w:ascii="Arial" w:hAnsi="Arial" w:cs="Arial"/>
        </w:rPr>
        <w:t>pridobitev posla ali</w:t>
      </w:r>
    </w:p>
    <w:p w14:paraId="5E2B397E" w14:textId="77777777" w:rsidR="00F1689B" w:rsidRPr="00E87991" w:rsidRDefault="00F1689B" w:rsidP="00744162">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3B497AA7" w14:textId="77777777" w:rsidR="00F1689B" w:rsidRPr="00E87991" w:rsidRDefault="00F1689B" w:rsidP="00744162">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69A04E7D" w14:textId="611AF068" w:rsidR="00F1689B" w:rsidRDefault="00F1689B" w:rsidP="00744162">
      <w:pPr>
        <w:pStyle w:val="Odstavekseznama"/>
        <w:numPr>
          <w:ilvl w:val="0"/>
          <w:numId w:val="18"/>
        </w:numPr>
        <w:spacing w:line="240" w:lineRule="auto"/>
        <w:rPr>
          <w:rFonts w:ascii="Arial" w:hAnsi="Arial" w:cs="Arial"/>
        </w:rPr>
      </w:pPr>
      <w:r w:rsidRPr="00E87991">
        <w:rPr>
          <w:rFonts w:ascii="Arial" w:hAnsi="Arial" w:cs="Arial"/>
        </w:rPr>
        <w:lastRenderedPageBreak/>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07DFA8BD" w14:textId="77777777" w:rsidR="00665CB3" w:rsidRPr="0045430C" w:rsidRDefault="00665CB3" w:rsidP="00665CB3">
      <w:pPr>
        <w:pStyle w:val="Odstavekseznama"/>
        <w:spacing w:line="240" w:lineRule="auto"/>
        <w:ind w:left="360"/>
        <w:rPr>
          <w:rFonts w:ascii="Arial" w:hAnsi="Arial" w:cs="Arial"/>
        </w:rPr>
      </w:pPr>
    </w:p>
    <w:p w14:paraId="45F011D6" w14:textId="77777777" w:rsidR="00F1689B" w:rsidRPr="00CC5B39" w:rsidRDefault="00F1689B" w:rsidP="00744162">
      <w:pPr>
        <w:pStyle w:val="Naslov1"/>
        <w:spacing w:before="0" w:after="0"/>
      </w:pPr>
      <w:bookmarkStart w:id="56" w:name="_Toc144301505"/>
      <w:bookmarkStart w:id="57" w:name="_Toc144474653"/>
      <w:bookmarkStart w:id="58" w:name="_Toc171496305"/>
      <w:r w:rsidRPr="00CC5B39">
        <w:t>RAZVEZNI POGOJ</w:t>
      </w:r>
      <w:bookmarkEnd w:id="56"/>
      <w:bookmarkEnd w:id="57"/>
      <w:bookmarkEnd w:id="58"/>
    </w:p>
    <w:p w14:paraId="25E92552" w14:textId="77777777" w:rsidR="00F1689B" w:rsidRPr="00FA42CD"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525E36C" w14:textId="77777777" w:rsidR="003E3CE4" w:rsidRPr="00AC2336" w:rsidRDefault="003E3CE4" w:rsidP="00744162">
      <w:pPr>
        <w:contextualSpacing/>
        <w:jc w:val="center"/>
        <w:rPr>
          <w:rFonts w:asciiTheme="minorHAnsi" w:eastAsia="Calibri" w:hAnsiTheme="minorHAnsi" w:cstheme="minorHAnsi"/>
          <w:i/>
          <w:color w:val="A6A6A6" w:themeColor="background1" w:themeShade="A6"/>
          <w:sz w:val="18"/>
          <w:szCs w:val="18"/>
          <w:lang w:eastAsia="en-US"/>
        </w:rPr>
      </w:pPr>
      <w:r w:rsidRPr="00AC2336">
        <w:rPr>
          <w:rFonts w:asciiTheme="minorHAnsi" w:eastAsia="Calibri" w:hAnsiTheme="minorHAnsi" w:cstheme="minorHAnsi"/>
          <w:i/>
          <w:color w:val="A6A6A6" w:themeColor="background1" w:themeShade="A6"/>
          <w:sz w:val="18"/>
          <w:szCs w:val="18"/>
          <w:lang w:eastAsia="en-US"/>
        </w:rPr>
        <w:t>(pri sklepanju pogodbe se smiselno prilagodi)</w:t>
      </w:r>
    </w:p>
    <w:p w14:paraId="2BEC2C47" w14:textId="01B33A83" w:rsidR="00F1689B" w:rsidRPr="0016760E" w:rsidRDefault="00F1689B" w:rsidP="00744162">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6B610F" w14:textId="77777777" w:rsidR="00F1689B" w:rsidRDefault="00F1689B" w:rsidP="00744162">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3E3CE4">
        <w:rPr>
          <w:rFonts w:asciiTheme="majorHAnsi" w:hAnsiTheme="majorHAnsi" w:cstheme="majorHAnsi"/>
          <w:color w:val="A6A6A6" w:themeColor="background1" w:themeShade="A6"/>
        </w:rPr>
        <w:t xml:space="preserve">ali njegovega podizvajalca </w:t>
      </w:r>
      <w:r w:rsidRPr="006E48D6">
        <w:rPr>
          <w:rFonts w:asciiTheme="majorHAnsi" w:hAnsiTheme="majorHAnsi" w:cstheme="majorHAnsi"/>
        </w:rPr>
        <w:t xml:space="preserve">ali </w:t>
      </w:r>
    </w:p>
    <w:p w14:paraId="187737F2" w14:textId="77777777" w:rsidR="00F1689B" w:rsidRDefault="00F1689B" w:rsidP="00744162">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3E3CE4">
        <w:rPr>
          <w:rFonts w:asciiTheme="majorHAnsi" w:hAnsiTheme="majorHAnsi" w:cstheme="majorHAnsi"/>
          <w:color w:val="A6A6A6" w:themeColor="background1" w:themeShade="A6"/>
        </w:rPr>
        <w:t>ali njegovem podizvajalcu</w:t>
      </w:r>
      <w:r w:rsidRPr="006E48D6">
        <w:rPr>
          <w:rFonts w:asciiTheme="majorHAnsi" w:hAnsiTheme="majorHAnsi" w:cstheme="majorHAn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A9FAEF" w14:textId="77777777" w:rsidR="00F1689B" w:rsidRDefault="00F1689B" w:rsidP="00744162">
      <w:pPr>
        <w:rPr>
          <w:rFonts w:asciiTheme="majorHAnsi" w:hAnsiTheme="majorHAnsi" w:cstheme="majorHAnsi"/>
        </w:rPr>
      </w:pPr>
    </w:p>
    <w:p w14:paraId="040C6943" w14:textId="77777777" w:rsidR="00F1689B" w:rsidRDefault="00F1689B" w:rsidP="00744162">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6B2ED8EC" w14:textId="77777777" w:rsidR="00F1689B" w:rsidRDefault="00F1689B" w:rsidP="00744162">
      <w:pPr>
        <w:rPr>
          <w:rFonts w:asciiTheme="majorHAnsi" w:hAnsiTheme="majorHAnsi" w:cstheme="majorHAnsi"/>
        </w:rPr>
      </w:pPr>
    </w:p>
    <w:p w14:paraId="7F44CEAA" w14:textId="77777777" w:rsidR="00F1689B" w:rsidRDefault="00F1689B" w:rsidP="00744162">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DB9568F" w14:textId="77777777" w:rsidR="00F1689B" w:rsidRDefault="00F1689B" w:rsidP="00744162">
      <w:pPr>
        <w:rPr>
          <w:rFonts w:asciiTheme="majorHAnsi" w:hAnsiTheme="majorHAnsi" w:cstheme="majorHAnsi"/>
        </w:rPr>
      </w:pPr>
    </w:p>
    <w:p w14:paraId="575D4626" w14:textId="50D15A2C" w:rsidR="00F1689B" w:rsidRDefault="00F1689B" w:rsidP="00744162">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EBFB133" w14:textId="77777777" w:rsidR="00665CB3" w:rsidRDefault="00665CB3" w:rsidP="00744162">
      <w:pPr>
        <w:rPr>
          <w:rFonts w:asciiTheme="majorHAnsi" w:hAnsiTheme="majorHAnsi" w:cstheme="majorHAnsi"/>
        </w:rPr>
      </w:pPr>
    </w:p>
    <w:p w14:paraId="305907F5" w14:textId="77777777" w:rsidR="00F1689B" w:rsidRPr="004B4730" w:rsidRDefault="00F1689B" w:rsidP="00744162">
      <w:pPr>
        <w:pStyle w:val="Naslov1"/>
        <w:spacing w:before="0" w:after="0"/>
        <w:rPr>
          <w:rFonts w:asciiTheme="minorHAnsi" w:hAnsiTheme="minorHAnsi" w:cstheme="minorHAnsi"/>
          <w:szCs w:val="24"/>
        </w:rPr>
      </w:pPr>
      <w:bookmarkStart w:id="59" w:name="_Toc144301506"/>
      <w:bookmarkStart w:id="60" w:name="_Toc144474654"/>
      <w:bookmarkStart w:id="61" w:name="_Toc171496306"/>
      <w:r w:rsidRPr="004B4730">
        <w:rPr>
          <w:rFonts w:asciiTheme="minorHAnsi" w:hAnsiTheme="minorHAnsi" w:cstheme="minorHAnsi"/>
          <w:szCs w:val="24"/>
        </w:rPr>
        <w:t>PREHODNA IN KONČNA DOLOČILA</w:t>
      </w:r>
      <w:bookmarkEnd w:id="59"/>
      <w:bookmarkEnd w:id="60"/>
      <w:bookmarkEnd w:id="61"/>
    </w:p>
    <w:p w14:paraId="629307E9" w14:textId="77777777" w:rsidR="00F1689B" w:rsidRPr="004B4730" w:rsidRDefault="00F1689B" w:rsidP="00744162">
      <w:pPr>
        <w:rPr>
          <w:rFonts w:asciiTheme="minorHAnsi" w:hAnsiTheme="minorHAnsi" w:cstheme="minorHAnsi"/>
        </w:rPr>
      </w:pPr>
    </w:p>
    <w:p w14:paraId="3DA3618B"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E1DA8D" w14:textId="2A8BBA3B" w:rsidR="00F1689B" w:rsidRDefault="00F1689B" w:rsidP="00744162">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4845E6">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568A30E2" w14:textId="77777777" w:rsidR="00F1689B" w:rsidRPr="004B4730" w:rsidRDefault="00F1689B" w:rsidP="00744162">
      <w:pPr>
        <w:rPr>
          <w:rFonts w:asciiTheme="minorHAnsi" w:hAnsiTheme="minorHAnsi" w:cstheme="minorHAnsi"/>
        </w:rPr>
      </w:pPr>
    </w:p>
    <w:p w14:paraId="0E8229E4"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8DD6DC" w14:textId="77777777" w:rsidR="00F1689B" w:rsidRDefault="00F1689B" w:rsidP="00744162">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6789742" w14:textId="77777777" w:rsidR="00F1689B" w:rsidRPr="004B4730" w:rsidRDefault="00F1689B" w:rsidP="00744162">
      <w:pPr>
        <w:pStyle w:val="Telobesedila"/>
        <w:spacing w:after="0"/>
        <w:rPr>
          <w:rFonts w:asciiTheme="minorHAnsi" w:hAnsiTheme="minorHAnsi" w:cstheme="minorHAnsi"/>
        </w:rPr>
      </w:pPr>
    </w:p>
    <w:p w14:paraId="5B4F7094"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19EC10C" w14:textId="77777777" w:rsidR="00F1689B" w:rsidRPr="007179D3" w:rsidRDefault="00F1689B" w:rsidP="00744162">
      <w:pPr>
        <w:rPr>
          <w:rFonts w:cs="Arial"/>
          <w:i/>
          <w:sz w:val="18"/>
          <w:szCs w:val="18"/>
        </w:rPr>
      </w:pPr>
      <w:r w:rsidRPr="005310B3">
        <w:rPr>
          <w:rFonts w:cs="Arial"/>
        </w:rPr>
        <w:t xml:space="preserve">Pogodba je podpisana v </w:t>
      </w:r>
      <w:r w:rsidRPr="007179D3">
        <w:rPr>
          <w:rFonts w:cs="Arial"/>
        </w:rPr>
        <w:t>dveh (2) izvodih</w:t>
      </w:r>
      <w:r w:rsidRPr="005310B3">
        <w:rPr>
          <w:rFonts w:cs="Arial"/>
        </w:rPr>
        <w:t xml:space="preserve">, tako da vsaka pogodbena stranka prejme po </w:t>
      </w:r>
      <w:r w:rsidRPr="007179D3">
        <w:rPr>
          <w:rFonts w:cs="Arial"/>
        </w:rPr>
        <w:t>en (1) izvod.</w:t>
      </w:r>
      <w:r w:rsidRPr="007179D3">
        <w:rPr>
          <w:rFonts w:cs="Arial"/>
          <w:i/>
          <w:sz w:val="18"/>
          <w:szCs w:val="18"/>
        </w:rPr>
        <w:t xml:space="preserve"> </w:t>
      </w:r>
    </w:p>
    <w:p w14:paraId="0C93EB18" w14:textId="77777777" w:rsidR="0045430C" w:rsidRPr="004B4730" w:rsidRDefault="0045430C" w:rsidP="00744162">
      <w:pPr>
        <w:rPr>
          <w:rFonts w:asciiTheme="minorHAnsi" w:hAnsiTheme="minorHAnsi" w:cstheme="minorHAnsi"/>
          <w:b/>
          <w:bCs/>
        </w:rPr>
      </w:pPr>
    </w:p>
    <w:p w14:paraId="234D42CC"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6608632D" w14:textId="3E5D141F" w:rsidR="00F1689B" w:rsidRPr="007179D3" w:rsidRDefault="00F1689B" w:rsidP="00744162">
      <w:pPr>
        <w:rPr>
          <w:rFonts w:cs="Arial"/>
        </w:rPr>
      </w:pPr>
      <w:r w:rsidRPr="007179D3">
        <w:rPr>
          <w:rFonts w:cs="Arial"/>
        </w:rPr>
        <w:t xml:space="preserve">Pogodba je sklenjena in veljavna z dnem podpisa obeh pogodbenih strank. Pogodba v veljavo stopi </w:t>
      </w:r>
      <w:r w:rsidRPr="007179D3">
        <w:rPr>
          <w:rFonts w:asciiTheme="minorHAnsi" w:hAnsiTheme="minorHAnsi" w:cstheme="minorHAnsi"/>
        </w:rPr>
        <w:t>pod odložnim pogojem predložitve finančnega zavarovanja za dobro izvedbo pogodbenih obveznosti</w:t>
      </w:r>
      <w:r w:rsidRPr="007179D3">
        <w:rPr>
          <w:rFonts w:cs="Arial"/>
        </w:rPr>
        <w:t xml:space="preserve">. </w:t>
      </w:r>
    </w:p>
    <w:p w14:paraId="6AD191BB" w14:textId="77777777" w:rsidR="00F1689B" w:rsidRPr="003229CD" w:rsidRDefault="00F1689B" w:rsidP="00744162">
      <w:pPr>
        <w:rPr>
          <w:rFonts w:cs="Arial"/>
        </w:rPr>
      </w:pPr>
    </w:p>
    <w:p w14:paraId="04D0B1B7" w14:textId="3D0FEF43" w:rsidR="00F1689B" w:rsidRPr="007179D3" w:rsidRDefault="00F1689B" w:rsidP="00744162">
      <w:r w:rsidRPr="007179D3">
        <w:t xml:space="preserve">Ne glede na zgoraj navedeno, </w:t>
      </w:r>
      <w:r w:rsidR="0045430C">
        <w:t>se pogodba uporablja</w:t>
      </w:r>
      <w:r w:rsidRPr="007179D3">
        <w:t xml:space="preserve"> za obdobje </w:t>
      </w:r>
      <w:r w:rsidR="0087702A">
        <w:t>štirih</w:t>
      </w:r>
      <w:r w:rsidRPr="007179D3">
        <w:t xml:space="preserve"> (</w:t>
      </w:r>
      <w:r w:rsidR="0087702A">
        <w:t>4</w:t>
      </w:r>
      <w:r w:rsidRPr="007179D3">
        <w:t xml:space="preserve">) let, šteto od sklenitve pogodbe oz. v primeru, da je le-ta sklenjena pred </w:t>
      </w:r>
      <w:r w:rsidR="00C96122">
        <w:t>3</w:t>
      </w:r>
      <w:r w:rsidR="007179D3" w:rsidRPr="007179D3">
        <w:t>. 1</w:t>
      </w:r>
      <w:r w:rsidR="00C72B80">
        <w:t>2</w:t>
      </w:r>
      <w:r w:rsidR="007179D3" w:rsidRPr="007179D3">
        <w:t>. 202</w:t>
      </w:r>
      <w:r w:rsidR="00C72B80">
        <w:t>6</w:t>
      </w:r>
      <w:r w:rsidRPr="007179D3">
        <w:t xml:space="preserve">, pa </w:t>
      </w:r>
      <w:r w:rsidR="0045430C">
        <w:t>se pogodba uporablja</w:t>
      </w:r>
      <w:r w:rsidRPr="007179D3">
        <w:t xml:space="preserve"> </w:t>
      </w:r>
      <w:r w:rsidR="00C72B80">
        <w:t>štiri</w:t>
      </w:r>
      <w:r w:rsidRPr="007179D3">
        <w:t xml:space="preserve"> (</w:t>
      </w:r>
      <w:r w:rsidR="00C96122">
        <w:t>4</w:t>
      </w:r>
      <w:r w:rsidRPr="007179D3">
        <w:t xml:space="preserve">) let od vključno </w:t>
      </w:r>
      <w:r w:rsidR="00C96122">
        <w:t>3</w:t>
      </w:r>
      <w:r w:rsidR="007179D3" w:rsidRPr="00EE1D50">
        <w:t>. 1</w:t>
      </w:r>
      <w:r w:rsidR="00C96122">
        <w:t>2</w:t>
      </w:r>
      <w:r w:rsidR="007179D3" w:rsidRPr="00EE1D50">
        <w:t>. 202</w:t>
      </w:r>
      <w:r w:rsidR="00C96122">
        <w:t>6</w:t>
      </w:r>
      <w:r w:rsidR="0045430C" w:rsidRPr="00EE1D50">
        <w:t xml:space="preserve"> naprej</w:t>
      </w:r>
      <w:r w:rsidRPr="007179D3">
        <w:t>.</w:t>
      </w:r>
    </w:p>
    <w:p w14:paraId="553E79D8" w14:textId="77777777" w:rsidR="00F1689B" w:rsidRPr="004B4730" w:rsidRDefault="00F1689B" w:rsidP="00744162">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F1689B" w:rsidRPr="004B4730" w14:paraId="3FA25762" w14:textId="77777777" w:rsidTr="000C370F">
        <w:trPr>
          <w:trHeight w:val="1076"/>
        </w:trPr>
        <w:tc>
          <w:tcPr>
            <w:tcW w:w="4428" w:type="dxa"/>
          </w:tcPr>
          <w:p w14:paraId="58D52E6E"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lastRenderedPageBreak/>
              <w:t>IZVAJALEC</w:t>
            </w:r>
          </w:p>
          <w:p w14:paraId="05631F6F" w14:textId="77777777" w:rsidR="00F1689B" w:rsidRPr="004B4730" w:rsidRDefault="00F1689B" w:rsidP="00744162">
            <w:pPr>
              <w:jc w:val="center"/>
              <w:rPr>
                <w:rFonts w:asciiTheme="minorHAnsi" w:hAnsiTheme="minorHAnsi" w:cstheme="minorHAnsi"/>
              </w:rPr>
            </w:pPr>
          </w:p>
          <w:p w14:paraId="46B9A743"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w:t>
            </w:r>
          </w:p>
          <w:p w14:paraId="5B52892F" w14:textId="77777777" w:rsidR="00F1689B" w:rsidRPr="004B4730" w:rsidRDefault="00F1689B" w:rsidP="00744162">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0865B3BC"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NAROČNIK</w:t>
            </w:r>
          </w:p>
          <w:p w14:paraId="40ACD6BD" w14:textId="77777777" w:rsidR="00F1689B" w:rsidRPr="004B4730" w:rsidRDefault="00F1689B" w:rsidP="00744162">
            <w:pPr>
              <w:jc w:val="center"/>
              <w:rPr>
                <w:rFonts w:asciiTheme="minorHAnsi" w:hAnsiTheme="minorHAnsi" w:cstheme="minorHAnsi"/>
              </w:rPr>
            </w:pPr>
          </w:p>
          <w:p w14:paraId="41B6E747" w14:textId="77777777" w:rsidR="00F1689B" w:rsidRPr="001139D7" w:rsidRDefault="00F1689B" w:rsidP="00744162">
            <w:pPr>
              <w:jc w:val="center"/>
              <w:rPr>
                <w:rFonts w:cs="Arial"/>
              </w:rPr>
            </w:pPr>
            <w:r w:rsidRPr="001139D7">
              <w:rPr>
                <w:rFonts w:cs="Arial"/>
              </w:rPr>
              <w:t>mag. Andrej KUŽNER</w:t>
            </w:r>
          </w:p>
          <w:p w14:paraId="20D367BC" w14:textId="77777777" w:rsidR="00F1689B" w:rsidRPr="001139D7" w:rsidRDefault="00F1689B" w:rsidP="00744162">
            <w:pPr>
              <w:jc w:val="center"/>
              <w:rPr>
                <w:rFonts w:cs="Arial"/>
              </w:rPr>
            </w:pPr>
            <w:r>
              <w:rPr>
                <w:rFonts w:cs="Arial"/>
              </w:rPr>
              <w:t>Di</w:t>
            </w:r>
            <w:r w:rsidRPr="001139D7">
              <w:rPr>
                <w:rFonts w:cs="Arial"/>
              </w:rPr>
              <w:t xml:space="preserve">rektor </w:t>
            </w:r>
          </w:p>
          <w:p w14:paraId="693F6213" w14:textId="77777777" w:rsidR="00F1689B" w:rsidRPr="004B4730" w:rsidRDefault="00F1689B" w:rsidP="00744162">
            <w:pPr>
              <w:jc w:val="center"/>
              <w:rPr>
                <w:rFonts w:asciiTheme="minorHAnsi" w:hAnsiTheme="minorHAnsi" w:cstheme="minorHAnsi"/>
              </w:rPr>
            </w:pPr>
          </w:p>
        </w:tc>
      </w:tr>
      <w:tr w:rsidR="00F1689B" w:rsidRPr="004B4730" w14:paraId="7A0E5F5F" w14:textId="77777777" w:rsidTr="000C370F">
        <w:tc>
          <w:tcPr>
            <w:tcW w:w="4428" w:type="dxa"/>
          </w:tcPr>
          <w:p w14:paraId="51FF1455" w14:textId="77777777" w:rsidR="00F1689B" w:rsidRPr="004B4730" w:rsidRDefault="00F1689B" w:rsidP="00744162">
            <w:pPr>
              <w:jc w:val="center"/>
              <w:rPr>
                <w:rFonts w:asciiTheme="minorHAnsi" w:hAnsiTheme="minorHAnsi" w:cstheme="minorHAnsi"/>
              </w:rPr>
            </w:pPr>
          </w:p>
          <w:p w14:paraId="41BBD087" w14:textId="77777777" w:rsidR="00F1689B" w:rsidRPr="004B4730" w:rsidRDefault="00F1689B" w:rsidP="00744162">
            <w:pPr>
              <w:jc w:val="center"/>
              <w:rPr>
                <w:rFonts w:asciiTheme="minorHAnsi" w:hAnsiTheme="minorHAnsi" w:cstheme="minorHAnsi"/>
              </w:rPr>
            </w:pPr>
          </w:p>
          <w:p w14:paraId="5D3BA81A" w14:textId="77777777" w:rsidR="00F1689B" w:rsidRPr="004B4730" w:rsidRDefault="00F1689B" w:rsidP="00744162">
            <w:pPr>
              <w:jc w:val="center"/>
              <w:rPr>
                <w:rFonts w:asciiTheme="minorHAnsi" w:hAnsiTheme="minorHAnsi" w:cstheme="minorHAnsi"/>
              </w:rPr>
            </w:pPr>
          </w:p>
          <w:p w14:paraId="54ACDE36"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w:t>
            </w:r>
          </w:p>
          <w:p w14:paraId="06D5A59F" w14:textId="77777777" w:rsidR="00F1689B" w:rsidRPr="004B4730" w:rsidRDefault="00F1689B" w:rsidP="00744162">
            <w:pPr>
              <w:jc w:val="left"/>
              <w:rPr>
                <w:rFonts w:asciiTheme="minorHAnsi" w:hAnsiTheme="minorHAnsi" w:cstheme="minorHAnsi"/>
              </w:rPr>
            </w:pPr>
          </w:p>
          <w:p w14:paraId="4D3F7CBC" w14:textId="77777777" w:rsidR="00F1689B" w:rsidRDefault="00F1689B" w:rsidP="00744162">
            <w:pPr>
              <w:jc w:val="left"/>
              <w:rPr>
                <w:rFonts w:asciiTheme="minorHAnsi" w:hAnsiTheme="minorHAnsi" w:cstheme="minorHAnsi"/>
              </w:rPr>
            </w:pPr>
          </w:p>
          <w:p w14:paraId="17A10613" w14:textId="77777777" w:rsidR="00F1689B" w:rsidRPr="004B4730" w:rsidRDefault="00F1689B" w:rsidP="00744162">
            <w:pPr>
              <w:jc w:val="left"/>
              <w:rPr>
                <w:rFonts w:asciiTheme="minorHAnsi" w:hAnsiTheme="minorHAnsi" w:cstheme="minorHAnsi"/>
              </w:rPr>
            </w:pPr>
            <w:r w:rsidRPr="004B4730">
              <w:rPr>
                <w:rFonts w:asciiTheme="minorHAnsi" w:hAnsiTheme="minorHAnsi" w:cstheme="minorHAnsi"/>
              </w:rPr>
              <w:t>Številka pogodbe: _______________</w:t>
            </w:r>
          </w:p>
          <w:p w14:paraId="1772CF36"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Datum: _____________</w:t>
            </w:r>
          </w:p>
        </w:tc>
        <w:tc>
          <w:tcPr>
            <w:tcW w:w="4784" w:type="dxa"/>
          </w:tcPr>
          <w:p w14:paraId="2A8408F6" w14:textId="77777777" w:rsidR="00F1689B" w:rsidRPr="004B4730" w:rsidRDefault="00F1689B" w:rsidP="00744162">
            <w:pPr>
              <w:jc w:val="center"/>
              <w:rPr>
                <w:rFonts w:asciiTheme="minorHAnsi" w:hAnsiTheme="minorHAnsi" w:cstheme="minorHAnsi"/>
              </w:rPr>
            </w:pPr>
          </w:p>
          <w:p w14:paraId="26587DA4" w14:textId="77777777" w:rsidR="00F1689B" w:rsidRPr="004B4730" w:rsidRDefault="00F1689B" w:rsidP="00744162">
            <w:pPr>
              <w:jc w:val="center"/>
              <w:rPr>
                <w:rFonts w:asciiTheme="minorHAnsi" w:hAnsiTheme="minorHAnsi" w:cstheme="minorHAnsi"/>
              </w:rPr>
            </w:pPr>
          </w:p>
          <w:p w14:paraId="2BD8BFDE"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35455F79" w14:textId="77777777" w:rsidR="00F1689B" w:rsidRPr="004B4730" w:rsidRDefault="00F1689B" w:rsidP="00744162">
            <w:pPr>
              <w:jc w:val="left"/>
              <w:rPr>
                <w:rFonts w:asciiTheme="minorHAnsi" w:hAnsiTheme="minorHAnsi" w:cstheme="minorHAnsi"/>
              </w:rPr>
            </w:pPr>
          </w:p>
          <w:p w14:paraId="416C64CC" w14:textId="77777777" w:rsidR="00F1689B" w:rsidRDefault="00F1689B" w:rsidP="00744162">
            <w:pPr>
              <w:jc w:val="left"/>
              <w:rPr>
                <w:rFonts w:asciiTheme="minorHAnsi" w:hAnsiTheme="minorHAnsi" w:cstheme="minorHAnsi"/>
              </w:rPr>
            </w:pPr>
          </w:p>
          <w:p w14:paraId="7663B6A7" w14:textId="77777777" w:rsidR="00F1689B" w:rsidRPr="004B4730" w:rsidRDefault="00F1689B" w:rsidP="00744162">
            <w:pPr>
              <w:jc w:val="left"/>
              <w:rPr>
                <w:rFonts w:asciiTheme="minorHAnsi" w:hAnsiTheme="minorHAnsi" w:cstheme="minorHAnsi"/>
              </w:rPr>
            </w:pPr>
            <w:r w:rsidRPr="004B4730">
              <w:rPr>
                <w:rFonts w:asciiTheme="minorHAnsi" w:hAnsiTheme="minorHAnsi" w:cstheme="minorHAnsi"/>
              </w:rPr>
              <w:t>Številka pogodbe: ________________</w:t>
            </w:r>
          </w:p>
          <w:p w14:paraId="6A632EFC"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744162">
      <w:pPr>
        <w:rPr>
          <w:rFonts w:asciiTheme="minorHAnsi" w:hAnsiTheme="minorHAnsi" w:cstheme="minorHAnsi"/>
        </w:rPr>
      </w:pPr>
    </w:p>
    <w:p w14:paraId="3A5CF999" w14:textId="77777777" w:rsidR="00F1689B" w:rsidRDefault="00F1689B" w:rsidP="00744162">
      <w:pPr>
        <w:pStyle w:val="Telobesedila"/>
        <w:tabs>
          <w:tab w:val="left" w:pos="9070"/>
        </w:tabs>
        <w:spacing w:after="0"/>
        <w:ind w:right="-2"/>
        <w:rPr>
          <w:rFonts w:asciiTheme="majorHAnsi" w:hAnsiTheme="majorHAnsi" w:cstheme="majorHAnsi"/>
          <w:b/>
        </w:rPr>
      </w:pPr>
    </w:p>
    <w:sectPr w:rsidR="00F1689B" w:rsidSect="00800DA1">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8B14F" w14:textId="77777777" w:rsidR="000D765B" w:rsidRDefault="000D765B">
      <w:r>
        <w:separator/>
      </w:r>
    </w:p>
  </w:endnote>
  <w:endnote w:type="continuationSeparator" w:id="0">
    <w:p w14:paraId="4A4B542B" w14:textId="77777777" w:rsidR="000D765B" w:rsidRDefault="000D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EDED" w14:textId="396B6BCB" w:rsidR="000D765B" w:rsidRPr="00526E26" w:rsidRDefault="000D765B"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901E8E">
      <w:rPr>
        <w:rStyle w:val="tevilkastrani"/>
        <w:noProof/>
      </w:rPr>
      <w:t>10</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901E8E">
      <w:rPr>
        <w:rStyle w:val="tevilkastrani"/>
        <w:noProof/>
      </w:rPr>
      <w:t>15</w:t>
    </w:r>
    <w:r w:rsidRPr="00526E26">
      <w:rPr>
        <w:rStyle w:val="tevilkastrani"/>
      </w:rPr>
      <w:fldChar w:fldCharType="end"/>
    </w:r>
  </w:p>
  <w:p w14:paraId="55BF48DB" w14:textId="77777777" w:rsidR="000D765B" w:rsidRDefault="000D765B"/>
  <w:p w14:paraId="265AD666" w14:textId="77777777" w:rsidR="000D765B" w:rsidRPr="00FC6CF0" w:rsidRDefault="000D765B" w:rsidP="00001218">
    <w:pPr>
      <w:pStyle w:val="Glava"/>
      <w:rPr>
        <w:rFonts w:cs="Arial"/>
        <w:sz w:val="2"/>
        <w:szCs w:val="2"/>
      </w:rPr>
    </w:pPr>
  </w:p>
  <w:p w14:paraId="05DFBC8F" w14:textId="77777777" w:rsidR="000D765B" w:rsidRPr="00FC6CF0" w:rsidRDefault="000D765B">
    <w:pPr>
      <w:pStyle w:val="Glava"/>
      <w:rPr>
        <w:rFonts w:cs="Arial"/>
        <w:sz w:val="2"/>
        <w:szCs w:val="2"/>
      </w:rPr>
    </w:pPr>
  </w:p>
  <w:p w14:paraId="73516195" w14:textId="77777777" w:rsidR="000D765B" w:rsidRPr="00FC6CF0" w:rsidRDefault="000D765B"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EA2B" w14:textId="57C30BAA" w:rsidR="000D765B" w:rsidRPr="00526E26" w:rsidRDefault="000D765B"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901E8E">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901E8E">
      <w:rPr>
        <w:rStyle w:val="tevilkastrani"/>
        <w:noProof/>
      </w:rPr>
      <w:t>15</w:t>
    </w:r>
    <w:r w:rsidRPr="00526E26">
      <w:rPr>
        <w:rStyle w:val="tevilkastrani"/>
      </w:rPr>
      <w:fldChar w:fldCharType="end"/>
    </w:r>
  </w:p>
  <w:p w14:paraId="240E2F44" w14:textId="77777777" w:rsidR="000D765B" w:rsidRDefault="000D765B"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DCFF7" w14:textId="77777777" w:rsidR="000D765B" w:rsidRDefault="000D765B">
      <w:r>
        <w:separator/>
      </w:r>
    </w:p>
  </w:footnote>
  <w:footnote w:type="continuationSeparator" w:id="0">
    <w:p w14:paraId="6CBA3829" w14:textId="77777777" w:rsidR="000D765B" w:rsidRDefault="000D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D765B" w:rsidRPr="00A1445A" w14:paraId="4CA6FB21" w14:textId="77777777" w:rsidTr="00D80C2B">
      <w:tc>
        <w:tcPr>
          <w:tcW w:w="4039" w:type="dxa"/>
          <w:tcBorders>
            <w:bottom w:val="single" w:sz="4" w:space="0" w:color="auto"/>
          </w:tcBorders>
        </w:tcPr>
        <w:p w14:paraId="346A95BB" w14:textId="77777777" w:rsidR="000D765B" w:rsidRPr="00A04B00" w:rsidRDefault="000D765B" w:rsidP="0032212C">
          <w:pPr>
            <w:ind w:right="6"/>
            <w:rPr>
              <w:rFonts w:cs="Arial"/>
              <w:b/>
              <w:color w:val="000000"/>
            </w:rPr>
          </w:pPr>
          <w:r w:rsidRPr="00A04B00">
            <w:rPr>
              <w:rFonts w:cs="Arial"/>
              <w:b/>
              <w:color w:val="000000"/>
            </w:rPr>
            <w:t>Zavod Republike Slovenije</w:t>
          </w:r>
        </w:p>
        <w:p w14:paraId="77FF06B0" w14:textId="77777777" w:rsidR="000D765B" w:rsidRPr="00A04B00" w:rsidRDefault="000D765B" w:rsidP="0032212C">
          <w:pPr>
            <w:ind w:right="6"/>
            <w:rPr>
              <w:rFonts w:cs="Arial"/>
              <w:b/>
              <w:color w:val="000000"/>
            </w:rPr>
          </w:pPr>
          <w:r w:rsidRPr="00A04B00">
            <w:rPr>
              <w:rFonts w:cs="Arial"/>
              <w:b/>
              <w:color w:val="000000"/>
            </w:rPr>
            <w:t>za blagovne rezerve</w:t>
          </w:r>
        </w:p>
        <w:p w14:paraId="0DB09363" w14:textId="77777777" w:rsidR="000D765B" w:rsidRPr="00A04B00" w:rsidRDefault="000D765B" w:rsidP="0032212C">
          <w:pPr>
            <w:ind w:right="6"/>
            <w:rPr>
              <w:rFonts w:cs="Arial"/>
              <w:color w:val="000000"/>
              <w:spacing w:val="-2"/>
            </w:rPr>
          </w:pPr>
        </w:p>
        <w:p w14:paraId="4A1303C6" w14:textId="77777777" w:rsidR="000D765B" w:rsidRPr="00C0552D" w:rsidRDefault="000D765B" w:rsidP="0032212C">
          <w:pPr>
            <w:ind w:right="6"/>
            <w:rPr>
              <w:rFonts w:cs="Arial"/>
              <w:color w:val="000000"/>
              <w:spacing w:val="-2"/>
            </w:rPr>
          </w:pPr>
          <w:r w:rsidRPr="00C0552D">
            <w:rPr>
              <w:rFonts w:cs="Arial"/>
              <w:color w:val="000000"/>
              <w:spacing w:val="-2"/>
            </w:rPr>
            <w:t>Dunajska cesta 106, SI-1000 Ljubljana</w:t>
          </w:r>
        </w:p>
        <w:p w14:paraId="56848F5B" w14:textId="77777777" w:rsidR="000D765B" w:rsidRPr="00C0552D" w:rsidRDefault="000D765B"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67C7A63" w14:textId="77777777" w:rsidR="000D765B" w:rsidRPr="00A1445A" w:rsidRDefault="000D765B" w:rsidP="0032212C">
          <w:pPr>
            <w:jc w:val="center"/>
            <w:rPr>
              <w:rFonts w:cs="Arial"/>
              <w:color w:val="000000"/>
            </w:rPr>
          </w:pPr>
          <w:r w:rsidRPr="00A1445A">
            <w:rPr>
              <w:rFonts w:cs="Arial"/>
              <w:noProof/>
              <w:color w:val="000000"/>
            </w:rPr>
            <w:drawing>
              <wp:inline distT="0" distB="0" distL="0" distR="0" wp14:anchorId="3470CA96" wp14:editId="6618AD3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0700A1F" w14:textId="77777777" w:rsidR="000D765B" w:rsidRDefault="000D765B"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5411F27" w14:textId="77777777" w:rsidR="000D765B" w:rsidRPr="00A1445A" w:rsidRDefault="000D765B"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E54F77A" w14:textId="77777777" w:rsidR="000D765B" w:rsidRPr="00A1445A" w:rsidRDefault="000D765B"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0D765B" w:rsidRPr="00A1445A" w14:paraId="47C72FF9" w14:textId="77777777" w:rsidTr="00D80C2B">
      <w:tc>
        <w:tcPr>
          <w:tcW w:w="4039" w:type="dxa"/>
          <w:tcBorders>
            <w:top w:val="single" w:sz="4" w:space="0" w:color="auto"/>
          </w:tcBorders>
        </w:tcPr>
        <w:p w14:paraId="3CFD0BE9" w14:textId="4FAF4923" w:rsidR="000D765B" w:rsidRPr="009136FE" w:rsidRDefault="000D765B" w:rsidP="0032212C">
          <w:pPr>
            <w:ind w:right="6"/>
            <w:rPr>
              <w:rFonts w:cs="Arial"/>
              <w:color w:val="000000"/>
              <w:sz w:val="18"/>
              <w:szCs w:val="18"/>
            </w:rPr>
          </w:pPr>
          <w:r>
            <w:rPr>
              <w:rFonts w:cs="Arial"/>
              <w:color w:val="000000"/>
              <w:sz w:val="18"/>
              <w:szCs w:val="18"/>
            </w:rPr>
            <w:t>ODPRTI POSTOPKE</w:t>
          </w:r>
          <w:r w:rsidRPr="009136FE">
            <w:rPr>
              <w:rFonts w:cs="Arial"/>
              <w:color w:val="000000"/>
              <w:sz w:val="18"/>
              <w:szCs w:val="18"/>
            </w:rPr>
            <w:t xml:space="preserve"> - STORITEV</w:t>
          </w:r>
        </w:p>
      </w:tc>
      <w:tc>
        <w:tcPr>
          <w:tcW w:w="1418" w:type="dxa"/>
          <w:tcBorders>
            <w:top w:val="single" w:sz="4" w:space="0" w:color="auto"/>
          </w:tcBorders>
        </w:tcPr>
        <w:p w14:paraId="52BECB33" w14:textId="77777777" w:rsidR="000D765B" w:rsidRPr="00A1445A" w:rsidRDefault="000D765B" w:rsidP="0032212C">
          <w:pPr>
            <w:rPr>
              <w:rFonts w:cs="Arial"/>
              <w:color w:val="000000"/>
            </w:rPr>
          </w:pPr>
        </w:p>
      </w:tc>
      <w:tc>
        <w:tcPr>
          <w:tcW w:w="3775" w:type="dxa"/>
          <w:tcBorders>
            <w:top w:val="single" w:sz="4" w:space="0" w:color="auto"/>
          </w:tcBorders>
        </w:tcPr>
        <w:p w14:paraId="7C865065" w14:textId="77777777" w:rsidR="000D765B" w:rsidRPr="00977346" w:rsidRDefault="000D765B"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3F8831E8" w14:textId="77777777" w:rsidR="000D765B" w:rsidRPr="00346BC8" w:rsidRDefault="000D765B"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0D765B" w:rsidRDefault="000D76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786AE6"/>
    <w:multiLevelType w:val="hybridMultilevel"/>
    <w:tmpl w:val="A420DE4E"/>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557B5"/>
    <w:multiLevelType w:val="hybridMultilevel"/>
    <w:tmpl w:val="9702CDD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0C025C1"/>
    <w:multiLevelType w:val="hybridMultilevel"/>
    <w:tmpl w:val="403C9C2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D37420"/>
    <w:multiLevelType w:val="hybridMultilevel"/>
    <w:tmpl w:val="72A8234E"/>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F27350"/>
    <w:multiLevelType w:val="hybridMultilevel"/>
    <w:tmpl w:val="3A0E93F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420ED5"/>
    <w:multiLevelType w:val="hybridMultilevel"/>
    <w:tmpl w:val="71706DA4"/>
    <w:lvl w:ilvl="0" w:tplc="9FFC23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91EC988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102AA"/>
    <w:multiLevelType w:val="hybridMultilevel"/>
    <w:tmpl w:val="D78825C2"/>
    <w:lvl w:ilvl="0" w:tplc="00000013">
      <w:numFmt w:val="bullet"/>
      <w:lvlText w:val="-"/>
      <w:lvlJc w:val="left"/>
      <w:pPr>
        <w:ind w:left="720" w:hanging="360"/>
      </w:pPr>
      <w:rPr>
        <w:rFonts w:ascii="Calibri"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D86388"/>
    <w:multiLevelType w:val="hybridMultilevel"/>
    <w:tmpl w:val="68CA89A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19428D"/>
    <w:multiLevelType w:val="hybridMultilevel"/>
    <w:tmpl w:val="9B2A2F2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7B67F0"/>
    <w:multiLevelType w:val="hybridMultilevel"/>
    <w:tmpl w:val="4F60A996"/>
    <w:lvl w:ilvl="0" w:tplc="7ED66064">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5"/>
  </w:num>
  <w:num w:numId="3">
    <w:abstractNumId w:val="37"/>
  </w:num>
  <w:num w:numId="4">
    <w:abstractNumId w:val="6"/>
  </w:num>
  <w:num w:numId="5">
    <w:abstractNumId w:val="33"/>
  </w:num>
  <w:num w:numId="6">
    <w:abstractNumId w:val="1"/>
  </w:num>
  <w:num w:numId="7">
    <w:abstractNumId w:val="10"/>
  </w:num>
  <w:num w:numId="8">
    <w:abstractNumId w:val="18"/>
  </w:num>
  <w:num w:numId="9">
    <w:abstractNumId w:val="21"/>
  </w:num>
  <w:num w:numId="10">
    <w:abstractNumId w:val="27"/>
  </w:num>
  <w:num w:numId="11">
    <w:abstractNumId w:val="3"/>
  </w:num>
  <w:num w:numId="12">
    <w:abstractNumId w:val="31"/>
  </w:num>
  <w:num w:numId="13">
    <w:abstractNumId w:val="24"/>
  </w:num>
  <w:num w:numId="14">
    <w:abstractNumId w:val="14"/>
  </w:num>
  <w:num w:numId="15">
    <w:abstractNumId w:val="35"/>
  </w:num>
  <w:num w:numId="16">
    <w:abstractNumId w:val="0"/>
  </w:num>
  <w:num w:numId="17">
    <w:abstractNumId w:val="13"/>
  </w:num>
  <w:num w:numId="18">
    <w:abstractNumId w:val="17"/>
  </w:num>
  <w:num w:numId="19">
    <w:abstractNumId w:val="8"/>
  </w:num>
  <w:num w:numId="20">
    <w:abstractNumId w:val="34"/>
  </w:num>
  <w:num w:numId="21">
    <w:abstractNumId w:val="36"/>
  </w:num>
  <w:num w:numId="22">
    <w:abstractNumId w:val="2"/>
  </w:num>
  <w:num w:numId="23">
    <w:abstractNumId w:val="28"/>
  </w:num>
  <w:num w:numId="24">
    <w:abstractNumId w:val="29"/>
  </w:num>
  <w:num w:numId="25">
    <w:abstractNumId w:val="20"/>
  </w:num>
  <w:num w:numId="26">
    <w:abstractNumId w:val="15"/>
  </w:num>
  <w:num w:numId="27">
    <w:abstractNumId w:val="12"/>
  </w:num>
  <w:num w:numId="28">
    <w:abstractNumId w:val="23"/>
  </w:num>
  <w:num w:numId="29">
    <w:abstractNumId w:val="22"/>
  </w:num>
  <w:num w:numId="30">
    <w:abstractNumId w:val="38"/>
  </w:num>
  <w:num w:numId="31">
    <w:abstractNumId w:val="19"/>
  </w:num>
  <w:num w:numId="32">
    <w:abstractNumId w:val="26"/>
  </w:num>
  <w:num w:numId="33">
    <w:abstractNumId w:val="30"/>
  </w:num>
  <w:num w:numId="34">
    <w:abstractNumId w:val="32"/>
  </w:num>
  <w:num w:numId="35">
    <w:abstractNumId w:val="9"/>
  </w:num>
  <w:num w:numId="36">
    <w:abstractNumId w:val="11"/>
  </w:num>
  <w:num w:numId="37">
    <w:abstractNumId w:val="4"/>
  </w:num>
  <w:num w:numId="38">
    <w:abstractNumId w:val="7"/>
  </w:num>
  <w:num w:numId="3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C03"/>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B87"/>
    <w:rsid w:val="00041EB9"/>
    <w:rsid w:val="000428D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1004"/>
    <w:rsid w:val="000825DD"/>
    <w:rsid w:val="000878B8"/>
    <w:rsid w:val="00087C9B"/>
    <w:rsid w:val="00090191"/>
    <w:rsid w:val="00096243"/>
    <w:rsid w:val="00096BE4"/>
    <w:rsid w:val="000A0107"/>
    <w:rsid w:val="000A75A9"/>
    <w:rsid w:val="000A775C"/>
    <w:rsid w:val="000B0807"/>
    <w:rsid w:val="000B1DDE"/>
    <w:rsid w:val="000B4120"/>
    <w:rsid w:val="000B51DE"/>
    <w:rsid w:val="000C23A5"/>
    <w:rsid w:val="000C370F"/>
    <w:rsid w:val="000C4583"/>
    <w:rsid w:val="000C5363"/>
    <w:rsid w:val="000C623E"/>
    <w:rsid w:val="000C7E9D"/>
    <w:rsid w:val="000D0294"/>
    <w:rsid w:val="000D25FB"/>
    <w:rsid w:val="000D305E"/>
    <w:rsid w:val="000D4DAE"/>
    <w:rsid w:val="000D765B"/>
    <w:rsid w:val="000D76C2"/>
    <w:rsid w:val="000E1875"/>
    <w:rsid w:val="000E41E1"/>
    <w:rsid w:val="000E480B"/>
    <w:rsid w:val="000E4D06"/>
    <w:rsid w:val="000E5603"/>
    <w:rsid w:val="000E7023"/>
    <w:rsid w:val="000E7050"/>
    <w:rsid w:val="000F59AA"/>
    <w:rsid w:val="000F7E86"/>
    <w:rsid w:val="00101B68"/>
    <w:rsid w:val="0010424F"/>
    <w:rsid w:val="001049DB"/>
    <w:rsid w:val="001123AB"/>
    <w:rsid w:val="00114401"/>
    <w:rsid w:val="00117941"/>
    <w:rsid w:val="00120039"/>
    <w:rsid w:val="00120FAA"/>
    <w:rsid w:val="00124C3D"/>
    <w:rsid w:val="0012533E"/>
    <w:rsid w:val="00127CDB"/>
    <w:rsid w:val="00130BB9"/>
    <w:rsid w:val="001314C1"/>
    <w:rsid w:val="00132AEE"/>
    <w:rsid w:val="001352C1"/>
    <w:rsid w:val="00137E1B"/>
    <w:rsid w:val="0014021F"/>
    <w:rsid w:val="0014112E"/>
    <w:rsid w:val="00141F2C"/>
    <w:rsid w:val="00147C7B"/>
    <w:rsid w:val="001508B8"/>
    <w:rsid w:val="001516C8"/>
    <w:rsid w:val="0015310D"/>
    <w:rsid w:val="00156126"/>
    <w:rsid w:val="001571F0"/>
    <w:rsid w:val="001608DB"/>
    <w:rsid w:val="00162432"/>
    <w:rsid w:val="00164E86"/>
    <w:rsid w:val="00165570"/>
    <w:rsid w:val="00166414"/>
    <w:rsid w:val="0016760E"/>
    <w:rsid w:val="00170988"/>
    <w:rsid w:val="00170BF6"/>
    <w:rsid w:val="001724FE"/>
    <w:rsid w:val="0017296F"/>
    <w:rsid w:val="00173EA9"/>
    <w:rsid w:val="001749F6"/>
    <w:rsid w:val="00174BFE"/>
    <w:rsid w:val="00176072"/>
    <w:rsid w:val="00176577"/>
    <w:rsid w:val="0018203D"/>
    <w:rsid w:val="001832BA"/>
    <w:rsid w:val="00183318"/>
    <w:rsid w:val="00184116"/>
    <w:rsid w:val="00184D89"/>
    <w:rsid w:val="00185FD1"/>
    <w:rsid w:val="00190F0A"/>
    <w:rsid w:val="00193554"/>
    <w:rsid w:val="001935AD"/>
    <w:rsid w:val="0019370C"/>
    <w:rsid w:val="0019783A"/>
    <w:rsid w:val="001A192F"/>
    <w:rsid w:val="001A283A"/>
    <w:rsid w:val="001A4419"/>
    <w:rsid w:val="001A5D06"/>
    <w:rsid w:val="001A65EC"/>
    <w:rsid w:val="001A7BD0"/>
    <w:rsid w:val="001B18AF"/>
    <w:rsid w:val="001B1CA3"/>
    <w:rsid w:val="001B792D"/>
    <w:rsid w:val="001C77E6"/>
    <w:rsid w:val="001D101F"/>
    <w:rsid w:val="001D16E0"/>
    <w:rsid w:val="001D5C2E"/>
    <w:rsid w:val="001D694D"/>
    <w:rsid w:val="001D7F99"/>
    <w:rsid w:val="001E38DD"/>
    <w:rsid w:val="001E721E"/>
    <w:rsid w:val="001F2C55"/>
    <w:rsid w:val="001F5080"/>
    <w:rsid w:val="001F5EC6"/>
    <w:rsid w:val="001F6F0F"/>
    <w:rsid w:val="0020233B"/>
    <w:rsid w:val="00206012"/>
    <w:rsid w:val="002064A5"/>
    <w:rsid w:val="00215C7D"/>
    <w:rsid w:val="002164E8"/>
    <w:rsid w:val="0021770C"/>
    <w:rsid w:val="00222C44"/>
    <w:rsid w:val="00226207"/>
    <w:rsid w:val="0022685F"/>
    <w:rsid w:val="002272AA"/>
    <w:rsid w:val="00227FB0"/>
    <w:rsid w:val="00231279"/>
    <w:rsid w:val="00231CFA"/>
    <w:rsid w:val="00235E41"/>
    <w:rsid w:val="00237B33"/>
    <w:rsid w:val="00241257"/>
    <w:rsid w:val="002413BB"/>
    <w:rsid w:val="00241698"/>
    <w:rsid w:val="00241A15"/>
    <w:rsid w:val="002512B6"/>
    <w:rsid w:val="00251D3F"/>
    <w:rsid w:val="002530DE"/>
    <w:rsid w:val="002561D6"/>
    <w:rsid w:val="002573CF"/>
    <w:rsid w:val="00257998"/>
    <w:rsid w:val="00257AAB"/>
    <w:rsid w:val="002618E0"/>
    <w:rsid w:val="00263943"/>
    <w:rsid w:val="00266D9D"/>
    <w:rsid w:val="00267619"/>
    <w:rsid w:val="002711AE"/>
    <w:rsid w:val="00273761"/>
    <w:rsid w:val="00274F6B"/>
    <w:rsid w:val="0027504B"/>
    <w:rsid w:val="00275615"/>
    <w:rsid w:val="00277706"/>
    <w:rsid w:val="00280C83"/>
    <w:rsid w:val="002816DC"/>
    <w:rsid w:val="00281CE6"/>
    <w:rsid w:val="00283EE6"/>
    <w:rsid w:val="0028440E"/>
    <w:rsid w:val="00285B81"/>
    <w:rsid w:val="00290BCD"/>
    <w:rsid w:val="00292B4D"/>
    <w:rsid w:val="00293CD2"/>
    <w:rsid w:val="00293FEB"/>
    <w:rsid w:val="002A1F49"/>
    <w:rsid w:val="002A357C"/>
    <w:rsid w:val="002A55C3"/>
    <w:rsid w:val="002A6904"/>
    <w:rsid w:val="002A6A46"/>
    <w:rsid w:val="002B2000"/>
    <w:rsid w:val="002B28E0"/>
    <w:rsid w:val="002B589F"/>
    <w:rsid w:val="002B62EF"/>
    <w:rsid w:val="002C7AC9"/>
    <w:rsid w:val="002D049A"/>
    <w:rsid w:val="002D3C37"/>
    <w:rsid w:val="002D6383"/>
    <w:rsid w:val="002D6A3C"/>
    <w:rsid w:val="002E1329"/>
    <w:rsid w:val="002E2FD3"/>
    <w:rsid w:val="002E372C"/>
    <w:rsid w:val="002E37F1"/>
    <w:rsid w:val="002E3FE4"/>
    <w:rsid w:val="002E66C5"/>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26D86"/>
    <w:rsid w:val="00336FD4"/>
    <w:rsid w:val="00346BC8"/>
    <w:rsid w:val="00346E68"/>
    <w:rsid w:val="0035043A"/>
    <w:rsid w:val="003546D3"/>
    <w:rsid w:val="00360A38"/>
    <w:rsid w:val="00362B3C"/>
    <w:rsid w:val="00363F87"/>
    <w:rsid w:val="003650CA"/>
    <w:rsid w:val="00367250"/>
    <w:rsid w:val="003676C1"/>
    <w:rsid w:val="00370866"/>
    <w:rsid w:val="0037231D"/>
    <w:rsid w:val="00375007"/>
    <w:rsid w:val="003806A5"/>
    <w:rsid w:val="0038243F"/>
    <w:rsid w:val="003840D1"/>
    <w:rsid w:val="00385808"/>
    <w:rsid w:val="0038598A"/>
    <w:rsid w:val="00385D08"/>
    <w:rsid w:val="00385DEC"/>
    <w:rsid w:val="00385E86"/>
    <w:rsid w:val="00387454"/>
    <w:rsid w:val="00387F8F"/>
    <w:rsid w:val="003900FD"/>
    <w:rsid w:val="00390B11"/>
    <w:rsid w:val="00390BC6"/>
    <w:rsid w:val="00391DF2"/>
    <w:rsid w:val="00394C39"/>
    <w:rsid w:val="003A5297"/>
    <w:rsid w:val="003A5B82"/>
    <w:rsid w:val="003B16EF"/>
    <w:rsid w:val="003B32D2"/>
    <w:rsid w:val="003B330B"/>
    <w:rsid w:val="003B3577"/>
    <w:rsid w:val="003B36FC"/>
    <w:rsid w:val="003B3765"/>
    <w:rsid w:val="003B48B6"/>
    <w:rsid w:val="003B4E78"/>
    <w:rsid w:val="003B4ED4"/>
    <w:rsid w:val="003B5C95"/>
    <w:rsid w:val="003C0B6A"/>
    <w:rsid w:val="003C3D97"/>
    <w:rsid w:val="003C485B"/>
    <w:rsid w:val="003C6091"/>
    <w:rsid w:val="003D0C76"/>
    <w:rsid w:val="003D1272"/>
    <w:rsid w:val="003D28F1"/>
    <w:rsid w:val="003D340A"/>
    <w:rsid w:val="003D490F"/>
    <w:rsid w:val="003D53BC"/>
    <w:rsid w:val="003E3AE6"/>
    <w:rsid w:val="003E3B39"/>
    <w:rsid w:val="003E3CE4"/>
    <w:rsid w:val="003E4CFC"/>
    <w:rsid w:val="003E52B8"/>
    <w:rsid w:val="003E5C55"/>
    <w:rsid w:val="003E6E0F"/>
    <w:rsid w:val="003E7966"/>
    <w:rsid w:val="003F0DE7"/>
    <w:rsid w:val="003F4DE6"/>
    <w:rsid w:val="003F546E"/>
    <w:rsid w:val="003F5FE7"/>
    <w:rsid w:val="00400384"/>
    <w:rsid w:val="0040439F"/>
    <w:rsid w:val="00406373"/>
    <w:rsid w:val="00406E22"/>
    <w:rsid w:val="00412149"/>
    <w:rsid w:val="004121B8"/>
    <w:rsid w:val="00413A41"/>
    <w:rsid w:val="00415EE6"/>
    <w:rsid w:val="00416734"/>
    <w:rsid w:val="004175E2"/>
    <w:rsid w:val="004223CD"/>
    <w:rsid w:val="00423F10"/>
    <w:rsid w:val="00432BA1"/>
    <w:rsid w:val="00433FB0"/>
    <w:rsid w:val="0043532D"/>
    <w:rsid w:val="00440247"/>
    <w:rsid w:val="00442813"/>
    <w:rsid w:val="00444734"/>
    <w:rsid w:val="004447D7"/>
    <w:rsid w:val="00445049"/>
    <w:rsid w:val="004451BC"/>
    <w:rsid w:val="004459AF"/>
    <w:rsid w:val="004527D6"/>
    <w:rsid w:val="004542AE"/>
    <w:rsid w:val="0045430C"/>
    <w:rsid w:val="00455EB9"/>
    <w:rsid w:val="00460A21"/>
    <w:rsid w:val="00461F82"/>
    <w:rsid w:val="004622AB"/>
    <w:rsid w:val="00463235"/>
    <w:rsid w:val="00464162"/>
    <w:rsid w:val="004641D1"/>
    <w:rsid w:val="00466611"/>
    <w:rsid w:val="00466DB2"/>
    <w:rsid w:val="004706F5"/>
    <w:rsid w:val="004720C5"/>
    <w:rsid w:val="0047219D"/>
    <w:rsid w:val="004729A3"/>
    <w:rsid w:val="00473D5E"/>
    <w:rsid w:val="004741D7"/>
    <w:rsid w:val="004752B8"/>
    <w:rsid w:val="00475E0B"/>
    <w:rsid w:val="00475E39"/>
    <w:rsid w:val="0047643E"/>
    <w:rsid w:val="004801D0"/>
    <w:rsid w:val="00481502"/>
    <w:rsid w:val="004826C9"/>
    <w:rsid w:val="00483449"/>
    <w:rsid w:val="004835CA"/>
    <w:rsid w:val="004845E6"/>
    <w:rsid w:val="00485B4F"/>
    <w:rsid w:val="004868E7"/>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2D0"/>
    <w:rsid w:val="004E083E"/>
    <w:rsid w:val="004E0D3B"/>
    <w:rsid w:val="004E33EB"/>
    <w:rsid w:val="004E5044"/>
    <w:rsid w:val="004F2462"/>
    <w:rsid w:val="004F7C1C"/>
    <w:rsid w:val="00501297"/>
    <w:rsid w:val="005032C7"/>
    <w:rsid w:val="0050500E"/>
    <w:rsid w:val="00511E25"/>
    <w:rsid w:val="00516070"/>
    <w:rsid w:val="005161A8"/>
    <w:rsid w:val="0051745B"/>
    <w:rsid w:val="00517E5A"/>
    <w:rsid w:val="0052001B"/>
    <w:rsid w:val="00521AE2"/>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6DB3"/>
    <w:rsid w:val="00571C51"/>
    <w:rsid w:val="00572338"/>
    <w:rsid w:val="005724B4"/>
    <w:rsid w:val="00574A23"/>
    <w:rsid w:val="005753D9"/>
    <w:rsid w:val="0057566B"/>
    <w:rsid w:val="0058062B"/>
    <w:rsid w:val="0058399F"/>
    <w:rsid w:val="005860A9"/>
    <w:rsid w:val="005903AB"/>
    <w:rsid w:val="00593AB4"/>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0FAE"/>
    <w:rsid w:val="005D629B"/>
    <w:rsid w:val="005D7E01"/>
    <w:rsid w:val="005E5648"/>
    <w:rsid w:val="005E6949"/>
    <w:rsid w:val="005E70F2"/>
    <w:rsid w:val="005F1763"/>
    <w:rsid w:val="005F18A6"/>
    <w:rsid w:val="005F289C"/>
    <w:rsid w:val="005F39FB"/>
    <w:rsid w:val="005F4231"/>
    <w:rsid w:val="005F638A"/>
    <w:rsid w:val="005F751D"/>
    <w:rsid w:val="00600960"/>
    <w:rsid w:val="006023B4"/>
    <w:rsid w:val="006028C1"/>
    <w:rsid w:val="00604023"/>
    <w:rsid w:val="0060441C"/>
    <w:rsid w:val="0060550F"/>
    <w:rsid w:val="00607EB9"/>
    <w:rsid w:val="006110C9"/>
    <w:rsid w:val="0061133D"/>
    <w:rsid w:val="006114BA"/>
    <w:rsid w:val="00612663"/>
    <w:rsid w:val="006163B7"/>
    <w:rsid w:val="00616616"/>
    <w:rsid w:val="00621FA4"/>
    <w:rsid w:val="0062278C"/>
    <w:rsid w:val="006228E9"/>
    <w:rsid w:val="006315C1"/>
    <w:rsid w:val="006327C2"/>
    <w:rsid w:val="006342EE"/>
    <w:rsid w:val="006362A9"/>
    <w:rsid w:val="006373AD"/>
    <w:rsid w:val="00642DD4"/>
    <w:rsid w:val="00642F4A"/>
    <w:rsid w:val="006446E1"/>
    <w:rsid w:val="0064544F"/>
    <w:rsid w:val="00650DEF"/>
    <w:rsid w:val="0065152F"/>
    <w:rsid w:val="00653770"/>
    <w:rsid w:val="0065521B"/>
    <w:rsid w:val="00655EBD"/>
    <w:rsid w:val="00657A76"/>
    <w:rsid w:val="006621D9"/>
    <w:rsid w:val="00662AED"/>
    <w:rsid w:val="00662D8F"/>
    <w:rsid w:val="0066332D"/>
    <w:rsid w:val="00665CB3"/>
    <w:rsid w:val="00670A28"/>
    <w:rsid w:val="00670D1D"/>
    <w:rsid w:val="0067155E"/>
    <w:rsid w:val="00682A54"/>
    <w:rsid w:val="006843B2"/>
    <w:rsid w:val="00685A64"/>
    <w:rsid w:val="006872A2"/>
    <w:rsid w:val="006873C9"/>
    <w:rsid w:val="00690253"/>
    <w:rsid w:val="006902A4"/>
    <w:rsid w:val="00691772"/>
    <w:rsid w:val="0069474B"/>
    <w:rsid w:val="006A1658"/>
    <w:rsid w:val="006A405F"/>
    <w:rsid w:val="006A5CDE"/>
    <w:rsid w:val="006A7A34"/>
    <w:rsid w:val="006B3191"/>
    <w:rsid w:val="006B690A"/>
    <w:rsid w:val="006B774A"/>
    <w:rsid w:val="006C4DDF"/>
    <w:rsid w:val="006C70B9"/>
    <w:rsid w:val="006C719A"/>
    <w:rsid w:val="006D2A49"/>
    <w:rsid w:val="006D59F7"/>
    <w:rsid w:val="006D65C6"/>
    <w:rsid w:val="006E0F03"/>
    <w:rsid w:val="006E36BA"/>
    <w:rsid w:val="006E377F"/>
    <w:rsid w:val="006E5674"/>
    <w:rsid w:val="006E696F"/>
    <w:rsid w:val="006F0A1C"/>
    <w:rsid w:val="006F10E2"/>
    <w:rsid w:val="006F38E9"/>
    <w:rsid w:val="006F44F5"/>
    <w:rsid w:val="006F70DC"/>
    <w:rsid w:val="006F758E"/>
    <w:rsid w:val="00702A9C"/>
    <w:rsid w:val="007033C0"/>
    <w:rsid w:val="007044A6"/>
    <w:rsid w:val="007052BA"/>
    <w:rsid w:val="00705524"/>
    <w:rsid w:val="007179D3"/>
    <w:rsid w:val="0072447F"/>
    <w:rsid w:val="00727E3A"/>
    <w:rsid w:val="007345D8"/>
    <w:rsid w:val="007411F4"/>
    <w:rsid w:val="00741DF3"/>
    <w:rsid w:val="00743912"/>
    <w:rsid w:val="00744162"/>
    <w:rsid w:val="00745091"/>
    <w:rsid w:val="00750B46"/>
    <w:rsid w:val="00752FCF"/>
    <w:rsid w:val="0075301A"/>
    <w:rsid w:val="00753F50"/>
    <w:rsid w:val="00754237"/>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42E6"/>
    <w:rsid w:val="007A5C8B"/>
    <w:rsid w:val="007A7777"/>
    <w:rsid w:val="007B325E"/>
    <w:rsid w:val="007B3D1D"/>
    <w:rsid w:val="007B4532"/>
    <w:rsid w:val="007B486D"/>
    <w:rsid w:val="007B7D54"/>
    <w:rsid w:val="007C35A8"/>
    <w:rsid w:val="007C4545"/>
    <w:rsid w:val="007C7CC2"/>
    <w:rsid w:val="007D000E"/>
    <w:rsid w:val="007D302C"/>
    <w:rsid w:val="007D4174"/>
    <w:rsid w:val="007D53BD"/>
    <w:rsid w:val="007D7B83"/>
    <w:rsid w:val="007E0218"/>
    <w:rsid w:val="007E0866"/>
    <w:rsid w:val="007E1023"/>
    <w:rsid w:val="007E27A3"/>
    <w:rsid w:val="007E31E3"/>
    <w:rsid w:val="007E4411"/>
    <w:rsid w:val="007F1ED4"/>
    <w:rsid w:val="007F28E3"/>
    <w:rsid w:val="007F2991"/>
    <w:rsid w:val="007F31AC"/>
    <w:rsid w:val="007F3757"/>
    <w:rsid w:val="007F4AC2"/>
    <w:rsid w:val="007F4C12"/>
    <w:rsid w:val="007F4D73"/>
    <w:rsid w:val="007F5DA1"/>
    <w:rsid w:val="007F7A37"/>
    <w:rsid w:val="00800DA1"/>
    <w:rsid w:val="00802702"/>
    <w:rsid w:val="008033BF"/>
    <w:rsid w:val="0080425B"/>
    <w:rsid w:val="0080557F"/>
    <w:rsid w:val="00813F02"/>
    <w:rsid w:val="008155E7"/>
    <w:rsid w:val="00816260"/>
    <w:rsid w:val="00816592"/>
    <w:rsid w:val="00821322"/>
    <w:rsid w:val="008247AC"/>
    <w:rsid w:val="00824AAD"/>
    <w:rsid w:val="00824D1D"/>
    <w:rsid w:val="00825EC0"/>
    <w:rsid w:val="008328C4"/>
    <w:rsid w:val="008337C1"/>
    <w:rsid w:val="00833AC6"/>
    <w:rsid w:val="00834C72"/>
    <w:rsid w:val="00843739"/>
    <w:rsid w:val="0084436A"/>
    <w:rsid w:val="008452FA"/>
    <w:rsid w:val="008461EF"/>
    <w:rsid w:val="00846B93"/>
    <w:rsid w:val="00847017"/>
    <w:rsid w:val="008526E0"/>
    <w:rsid w:val="008535F7"/>
    <w:rsid w:val="008545FA"/>
    <w:rsid w:val="00855102"/>
    <w:rsid w:val="00856DAD"/>
    <w:rsid w:val="00857516"/>
    <w:rsid w:val="0086039E"/>
    <w:rsid w:val="00860C53"/>
    <w:rsid w:val="00860D18"/>
    <w:rsid w:val="00861021"/>
    <w:rsid w:val="0086202B"/>
    <w:rsid w:val="00862FA8"/>
    <w:rsid w:val="008638C0"/>
    <w:rsid w:val="00866063"/>
    <w:rsid w:val="00873FBD"/>
    <w:rsid w:val="00874C20"/>
    <w:rsid w:val="0087702A"/>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169C"/>
    <w:rsid w:val="008D23F4"/>
    <w:rsid w:val="008D3842"/>
    <w:rsid w:val="008D6DCE"/>
    <w:rsid w:val="008E036E"/>
    <w:rsid w:val="008E1C5E"/>
    <w:rsid w:val="008E2B37"/>
    <w:rsid w:val="008E64FA"/>
    <w:rsid w:val="008E7E25"/>
    <w:rsid w:val="008F0A75"/>
    <w:rsid w:val="008F38C3"/>
    <w:rsid w:val="008F3E2F"/>
    <w:rsid w:val="008F6711"/>
    <w:rsid w:val="00901408"/>
    <w:rsid w:val="00901E8E"/>
    <w:rsid w:val="00904DFB"/>
    <w:rsid w:val="009136FE"/>
    <w:rsid w:val="00913826"/>
    <w:rsid w:val="00913CF8"/>
    <w:rsid w:val="009148E2"/>
    <w:rsid w:val="009228C4"/>
    <w:rsid w:val="00923AA9"/>
    <w:rsid w:val="00925752"/>
    <w:rsid w:val="009262AF"/>
    <w:rsid w:val="009317D1"/>
    <w:rsid w:val="009320D7"/>
    <w:rsid w:val="00932BE0"/>
    <w:rsid w:val="009342BB"/>
    <w:rsid w:val="00936674"/>
    <w:rsid w:val="00937E52"/>
    <w:rsid w:val="00941AE7"/>
    <w:rsid w:val="0094295A"/>
    <w:rsid w:val="00945B2B"/>
    <w:rsid w:val="00945E83"/>
    <w:rsid w:val="00946104"/>
    <w:rsid w:val="00947A3F"/>
    <w:rsid w:val="00947A7F"/>
    <w:rsid w:val="00950D46"/>
    <w:rsid w:val="009514DD"/>
    <w:rsid w:val="0095198A"/>
    <w:rsid w:val="00951CC9"/>
    <w:rsid w:val="0095226E"/>
    <w:rsid w:val="00953938"/>
    <w:rsid w:val="00956AF0"/>
    <w:rsid w:val="0096044D"/>
    <w:rsid w:val="00963314"/>
    <w:rsid w:val="00965BB4"/>
    <w:rsid w:val="00970664"/>
    <w:rsid w:val="0097345C"/>
    <w:rsid w:val="00973B16"/>
    <w:rsid w:val="00985368"/>
    <w:rsid w:val="009856D8"/>
    <w:rsid w:val="009872BC"/>
    <w:rsid w:val="00992345"/>
    <w:rsid w:val="009942E4"/>
    <w:rsid w:val="0099645E"/>
    <w:rsid w:val="00996C89"/>
    <w:rsid w:val="009A46DA"/>
    <w:rsid w:val="009A7ABA"/>
    <w:rsid w:val="009B0FC7"/>
    <w:rsid w:val="009B3A4D"/>
    <w:rsid w:val="009B5856"/>
    <w:rsid w:val="009B70DE"/>
    <w:rsid w:val="009B7404"/>
    <w:rsid w:val="009B78AC"/>
    <w:rsid w:val="009C1BFA"/>
    <w:rsid w:val="009C29C7"/>
    <w:rsid w:val="009C36F5"/>
    <w:rsid w:val="009C4C6F"/>
    <w:rsid w:val="009C597A"/>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060B"/>
    <w:rsid w:val="00A1445A"/>
    <w:rsid w:val="00A169B6"/>
    <w:rsid w:val="00A173A0"/>
    <w:rsid w:val="00A22650"/>
    <w:rsid w:val="00A22C03"/>
    <w:rsid w:val="00A24814"/>
    <w:rsid w:val="00A26BAA"/>
    <w:rsid w:val="00A3063E"/>
    <w:rsid w:val="00A30979"/>
    <w:rsid w:val="00A31784"/>
    <w:rsid w:val="00A33BE0"/>
    <w:rsid w:val="00A33C09"/>
    <w:rsid w:val="00A4187A"/>
    <w:rsid w:val="00A41A0B"/>
    <w:rsid w:val="00A430F4"/>
    <w:rsid w:val="00A43EA1"/>
    <w:rsid w:val="00A44A99"/>
    <w:rsid w:val="00A45E3C"/>
    <w:rsid w:val="00A47F61"/>
    <w:rsid w:val="00A515E0"/>
    <w:rsid w:val="00A5285D"/>
    <w:rsid w:val="00A55388"/>
    <w:rsid w:val="00A570A5"/>
    <w:rsid w:val="00A57325"/>
    <w:rsid w:val="00A60117"/>
    <w:rsid w:val="00A6423B"/>
    <w:rsid w:val="00A75802"/>
    <w:rsid w:val="00A777C1"/>
    <w:rsid w:val="00A81A51"/>
    <w:rsid w:val="00A81B95"/>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3A49"/>
    <w:rsid w:val="00AC43E5"/>
    <w:rsid w:val="00AC45CC"/>
    <w:rsid w:val="00AC7222"/>
    <w:rsid w:val="00AC72E5"/>
    <w:rsid w:val="00AC75EE"/>
    <w:rsid w:val="00AC7F76"/>
    <w:rsid w:val="00AD049D"/>
    <w:rsid w:val="00AD2537"/>
    <w:rsid w:val="00AD3618"/>
    <w:rsid w:val="00AD6EFA"/>
    <w:rsid w:val="00AE0158"/>
    <w:rsid w:val="00AE317B"/>
    <w:rsid w:val="00AE3EA3"/>
    <w:rsid w:val="00AE4812"/>
    <w:rsid w:val="00AE70EF"/>
    <w:rsid w:val="00AF0AD6"/>
    <w:rsid w:val="00AF2491"/>
    <w:rsid w:val="00AF6A5B"/>
    <w:rsid w:val="00B000E4"/>
    <w:rsid w:val="00B0145D"/>
    <w:rsid w:val="00B01BB8"/>
    <w:rsid w:val="00B0214B"/>
    <w:rsid w:val="00B021F9"/>
    <w:rsid w:val="00B0585F"/>
    <w:rsid w:val="00B06BC1"/>
    <w:rsid w:val="00B14899"/>
    <w:rsid w:val="00B16F2C"/>
    <w:rsid w:val="00B174F2"/>
    <w:rsid w:val="00B20079"/>
    <w:rsid w:val="00B200B8"/>
    <w:rsid w:val="00B200E4"/>
    <w:rsid w:val="00B23277"/>
    <w:rsid w:val="00B24613"/>
    <w:rsid w:val="00B2542D"/>
    <w:rsid w:val="00B26132"/>
    <w:rsid w:val="00B2757C"/>
    <w:rsid w:val="00B31411"/>
    <w:rsid w:val="00B32849"/>
    <w:rsid w:val="00B32A8A"/>
    <w:rsid w:val="00B3637F"/>
    <w:rsid w:val="00B367A7"/>
    <w:rsid w:val="00B37C95"/>
    <w:rsid w:val="00B42117"/>
    <w:rsid w:val="00B4256F"/>
    <w:rsid w:val="00B45550"/>
    <w:rsid w:val="00B511B2"/>
    <w:rsid w:val="00B5198B"/>
    <w:rsid w:val="00B528B4"/>
    <w:rsid w:val="00B52BF2"/>
    <w:rsid w:val="00B5369B"/>
    <w:rsid w:val="00B538F5"/>
    <w:rsid w:val="00B57DE7"/>
    <w:rsid w:val="00B60CCF"/>
    <w:rsid w:val="00B615DB"/>
    <w:rsid w:val="00B661E3"/>
    <w:rsid w:val="00B7010B"/>
    <w:rsid w:val="00B701DD"/>
    <w:rsid w:val="00B7512F"/>
    <w:rsid w:val="00B76871"/>
    <w:rsid w:val="00B76F5C"/>
    <w:rsid w:val="00B85DD7"/>
    <w:rsid w:val="00B86392"/>
    <w:rsid w:val="00B86AD1"/>
    <w:rsid w:val="00B901F7"/>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0B59"/>
    <w:rsid w:val="00BC2412"/>
    <w:rsid w:val="00BC29DD"/>
    <w:rsid w:val="00BC347D"/>
    <w:rsid w:val="00BC4C6D"/>
    <w:rsid w:val="00BC5FCA"/>
    <w:rsid w:val="00BC778E"/>
    <w:rsid w:val="00BD1525"/>
    <w:rsid w:val="00BD1655"/>
    <w:rsid w:val="00BD3397"/>
    <w:rsid w:val="00BD36A1"/>
    <w:rsid w:val="00BD3F2E"/>
    <w:rsid w:val="00BD4AEF"/>
    <w:rsid w:val="00BD5F8E"/>
    <w:rsid w:val="00BD74EB"/>
    <w:rsid w:val="00BE3088"/>
    <w:rsid w:val="00BE4A51"/>
    <w:rsid w:val="00BE530B"/>
    <w:rsid w:val="00BE655C"/>
    <w:rsid w:val="00BE6AEE"/>
    <w:rsid w:val="00BE7AC9"/>
    <w:rsid w:val="00BF78A7"/>
    <w:rsid w:val="00C007F0"/>
    <w:rsid w:val="00C026C4"/>
    <w:rsid w:val="00C03C9F"/>
    <w:rsid w:val="00C0524D"/>
    <w:rsid w:val="00C052DE"/>
    <w:rsid w:val="00C0552D"/>
    <w:rsid w:val="00C06BC8"/>
    <w:rsid w:val="00C124CB"/>
    <w:rsid w:val="00C12949"/>
    <w:rsid w:val="00C15A76"/>
    <w:rsid w:val="00C16250"/>
    <w:rsid w:val="00C16A39"/>
    <w:rsid w:val="00C21C6C"/>
    <w:rsid w:val="00C22522"/>
    <w:rsid w:val="00C2689D"/>
    <w:rsid w:val="00C26B2A"/>
    <w:rsid w:val="00C30412"/>
    <w:rsid w:val="00C308F7"/>
    <w:rsid w:val="00C413FF"/>
    <w:rsid w:val="00C42EF9"/>
    <w:rsid w:val="00C468BF"/>
    <w:rsid w:val="00C468CE"/>
    <w:rsid w:val="00C4730F"/>
    <w:rsid w:val="00C50397"/>
    <w:rsid w:val="00C523CB"/>
    <w:rsid w:val="00C52A15"/>
    <w:rsid w:val="00C565DD"/>
    <w:rsid w:val="00C61260"/>
    <w:rsid w:val="00C64A95"/>
    <w:rsid w:val="00C650E3"/>
    <w:rsid w:val="00C65256"/>
    <w:rsid w:val="00C655D6"/>
    <w:rsid w:val="00C66F68"/>
    <w:rsid w:val="00C70821"/>
    <w:rsid w:val="00C717F0"/>
    <w:rsid w:val="00C71E72"/>
    <w:rsid w:val="00C72B80"/>
    <w:rsid w:val="00C751CA"/>
    <w:rsid w:val="00C7665D"/>
    <w:rsid w:val="00C769AA"/>
    <w:rsid w:val="00C804DD"/>
    <w:rsid w:val="00C81635"/>
    <w:rsid w:val="00C82B34"/>
    <w:rsid w:val="00C84AC9"/>
    <w:rsid w:val="00C87823"/>
    <w:rsid w:val="00C87D2E"/>
    <w:rsid w:val="00C90AF6"/>
    <w:rsid w:val="00C94CEE"/>
    <w:rsid w:val="00C9531D"/>
    <w:rsid w:val="00C96122"/>
    <w:rsid w:val="00C97729"/>
    <w:rsid w:val="00CA1911"/>
    <w:rsid w:val="00CA455F"/>
    <w:rsid w:val="00CA4819"/>
    <w:rsid w:val="00CB008E"/>
    <w:rsid w:val="00CB0D95"/>
    <w:rsid w:val="00CB6B04"/>
    <w:rsid w:val="00CB6E4B"/>
    <w:rsid w:val="00CC0F1C"/>
    <w:rsid w:val="00CC2671"/>
    <w:rsid w:val="00CC5B39"/>
    <w:rsid w:val="00CC680C"/>
    <w:rsid w:val="00CD3F52"/>
    <w:rsid w:val="00CD461A"/>
    <w:rsid w:val="00CD5C0C"/>
    <w:rsid w:val="00CD61B2"/>
    <w:rsid w:val="00CD7808"/>
    <w:rsid w:val="00CD7BA2"/>
    <w:rsid w:val="00CE5D9B"/>
    <w:rsid w:val="00CE7BF5"/>
    <w:rsid w:val="00CF12FC"/>
    <w:rsid w:val="00CF1827"/>
    <w:rsid w:val="00CF2650"/>
    <w:rsid w:val="00CF2831"/>
    <w:rsid w:val="00CF5BF9"/>
    <w:rsid w:val="00D00F7A"/>
    <w:rsid w:val="00D016B6"/>
    <w:rsid w:val="00D045E3"/>
    <w:rsid w:val="00D05C1E"/>
    <w:rsid w:val="00D06278"/>
    <w:rsid w:val="00D11E5B"/>
    <w:rsid w:val="00D172C1"/>
    <w:rsid w:val="00D206D1"/>
    <w:rsid w:val="00D21FEE"/>
    <w:rsid w:val="00D2343D"/>
    <w:rsid w:val="00D256FE"/>
    <w:rsid w:val="00D277FE"/>
    <w:rsid w:val="00D278D4"/>
    <w:rsid w:val="00D31990"/>
    <w:rsid w:val="00D32057"/>
    <w:rsid w:val="00D3314A"/>
    <w:rsid w:val="00D35177"/>
    <w:rsid w:val="00D357EE"/>
    <w:rsid w:val="00D43AE1"/>
    <w:rsid w:val="00D579F3"/>
    <w:rsid w:val="00D62F08"/>
    <w:rsid w:val="00D6378E"/>
    <w:rsid w:val="00D64E34"/>
    <w:rsid w:val="00D6569A"/>
    <w:rsid w:val="00D707B4"/>
    <w:rsid w:val="00D7165B"/>
    <w:rsid w:val="00D7309B"/>
    <w:rsid w:val="00D7443A"/>
    <w:rsid w:val="00D75BBE"/>
    <w:rsid w:val="00D75D09"/>
    <w:rsid w:val="00D77C8B"/>
    <w:rsid w:val="00D80C2B"/>
    <w:rsid w:val="00D8275B"/>
    <w:rsid w:val="00D83E17"/>
    <w:rsid w:val="00D84490"/>
    <w:rsid w:val="00D851E1"/>
    <w:rsid w:val="00D86C42"/>
    <w:rsid w:val="00D92C6A"/>
    <w:rsid w:val="00D94A7A"/>
    <w:rsid w:val="00D97D4A"/>
    <w:rsid w:val="00DA0B86"/>
    <w:rsid w:val="00DA4BF1"/>
    <w:rsid w:val="00DB06AB"/>
    <w:rsid w:val="00DB193C"/>
    <w:rsid w:val="00DB28F3"/>
    <w:rsid w:val="00DB37E0"/>
    <w:rsid w:val="00DB386A"/>
    <w:rsid w:val="00DB3A87"/>
    <w:rsid w:val="00DB3E61"/>
    <w:rsid w:val="00DB741E"/>
    <w:rsid w:val="00DC0143"/>
    <w:rsid w:val="00DC0A7F"/>
    <w:rsid w:val="00DC5F44"/>
    <w:rsid w:val="00DC7284"/>
    <w:rsid w:val="00DC79CD"/>
    <w:rsid w:val="00DD26F0"/>
    <w:rsid w:val="00DD6DFD"/>
    <w:rsid w:val="00DD70B2"/>
    <w:rsid w:val="00DE184E"/>
    <w:rsid w:val="00DE3A78"/>
    <w:rsid w:val="00DE4416"/>
    <w:rsid w:val="00DF0A5D"/>
    <w:rsid w:val="00DF0C7D"/>
    <w:rsid w:val="00DF116B"/>
    <w:rsid w:val="00DF3D50"/>
    <w:rsid w:val="00DF6C8B"/>
    <w:rsid w:val="00E01B13"/>
    <w:rsid w:val="00E01DEB"/>
    <w:rsid w:val="00E01F57"/>
    <w:rsid w:val="00E029F3"/>
    <w:rsid w:val="00E02C2C"/>
    <w:rsid w:val="00E0340C"/>
    <w:rsid w:val="00E07A26"/>
    <w:rsid w:val="00E10140"/>
    <w:rsid w:val="00E1182C"/>
    <w:rsid w:val="00E202C1"/>
    <w:rsid w:val="00E210DD"/>
    <w:rsid w:val="00E2189E"/>
    <w:rsid w:val="00E237A6"/>
    <w:rsid w:val="00E2398A"/>
    <w:rsid w:val="00E3300C"/>
    <w:rsid w:val="00E33A98"/>
    <w:rsid w:val="00E340A1"/>
    <w:rsid w:val="00E4103C"/>
    <w:rsid w:val="00E41F23"/>
    <w:rsid w:val="00E43799"/>
    <w:rsid w:val="00E43C3D"/>
    <w:rsid w:val="00E519A8"/>
    <w:rsid w:val="00E550C0"/>
    <w:rsid w:val="00E55123"/>
    <w:rsid w:val="00E55CA8"/>
    <w:rsid w:val="00E572CC"/>
    <w:rsid w:val="00E60278"/>
    <w:rsid w:val="00E61921"/>
    <w:rsid w:val="00E61B4C"/>
    <w:rsid w:val="00E6719B"/>
    <w:rsid w:val="00E676C3"/>
    <w:rsid w:val="00E711B4"/>
    <w:rsid w:val="00E728D5"/>
    <w:rsid w:val="00E73635"/>
    <w:rsid w:val="00E749F2"/>
    <w:rsid w:val="00E82329"/>
    <w:rsid w:val="00E848ED"/>
    <w:rsid w:val="00E84AFB"/>
    <w:rsid w:val="00E8704F"/>
    <w:rsid w:val="00E90514"/>
    <w:rsid w:val="00E90AB4"/>
    <w:rsid w:val="00E9135B"/>
    <w:rsid w:val="00E9170D"/>
    <w:rsid w:val="00E9201B"/>
    <w:rsid w:val="00E932C8"/>
    <w:rsid w:val="00E936EB"/>
    <w:rsid w:val="00E95B73"/>
    <w:rsid w:val="00E9600A"/>
    <w:rsid w:val="00E9623A"/>
    <w:rsid w:val="00E9644B"/>
    <w:rsid w:val="00EA1F46"/>
    <w:rsid w:val="00EA38CB"/>
    <w:rsid w:val="00EA73AA"/>
    <w:rsid w:val="00EA75F2"/>
    <w:rsid w:val="00EA7B9C"/>
    <w:rsid w:val="00EB0DA9"/>
    <w:rsid w:val="00EC15BC"/>
    <w:rsid w:val="00EC3C46"/>
    <w:rsid w:val="00ED0577"/>
    <w:rsid w:val="00ED3191"/>
    <w:rsid w:val="00ED31E9"/>
    <w:rsid w:val="00EE1D50"/>
    <w:rsid w:val="00EE2A61"/>
    <w:rsid w:val="00EE2E2E"/>
    <w:rsid w:val="00EE71CB"/>
    <w:rsid w:val="00EE7F32"/>
    <w:rsid w:val="00EF0493"/>
    <w:rsid w:val="00EF1787"/>
    <w:rsid w:val="00EF18FD"/>
    <w:rsid w:val="00EF34A2"/>
    <w:rsid w:val="00EF3696"/>
    <w:rsid w:val="00F011C1"/>
    <w:rsid w:val="00F0300D"/>
    <w:rsid w:val="00F03C93"/>
    <w:rsid w:val="00F0401D"/>
    <w:rsid w:val="00F05EAD"/>
    <w:rsid w:val="00F0649E"/>
    <w:rsid w:val="00F06775"/>
    <w:rsid w:val="00F07A9F"/>
    <w:rsid w:val="00F1689B"/>
    <w:rsid w:val="00F16CE5"/>
    <w:rsid w:val="00F21B47"/>
    <w:rsid w:val="00F25378"/>
    <w:rsid w:val="00F267C9"/>
    <w:rsid w:val="00F27435"/>
    <w:rsid w:val="00F32F8A"/>
    <w:rsid w:val="00F33545"/>
    <w:rsid w:val="00F3514D"/>
    <w:rsid w:val="00F35C74"/>
    <w:rsid w:val="00F36D99"/>
    <w:rsid w:val="00F41606"/>
    <w:rsid w:val="00F429E3"/>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11B9"/>
    <w:rsid w:val="00FA340B"/>
    <w:rsid w:val="00FA3D85"/>
    <w:rsid w:val="00FA42CD"/>
    <w:rsid w:val="00FA493D"/>
    <w:rsid w:val="00FB09C5"/>
    <w:rsid w:val="00FB0AF3"/>
    <w:rsid w:val="00FB174F"/>
    <w:rsid w:val="00FB1EDA"/>
    <w:rsid w:val="00FB3076"/>
    <w:rsid w:val="00FB4D34"/>
    <w:rsid w:val="00FB6845"/>
    <w:rsid w:val="00FC1082"/>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677"/>
    <w:rsid w:val="00FF1B9E"/>
    <w:rsid w:val="00FF1C9D"/>
    <w:rsid w:val="00FF2C0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UnresolvedMention">
    <w:name w:val="Unresolved Mention"/>
    <w:basedOn w:val="Privzetapisavaodstavka"/>
    <w:uiPriority w:val="99"/>
    <w:semiHidden/>
    <w:unhideWhenUsed/>
    <w:rsid w:val="006F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uradni-list.si/glasilo-uradni-list-rs/vsebina/2024-01-0691"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i/Infl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F827D0EE-B9F6-4E92-AB4B-B73352E46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purl.org/dc/terms/"/>
    <ds:schemaRef ds:uri="http://purl.org/dc/elements/1.1/"/>
    <ds:schemaRef ds:uri="http://www.w3.org/XML/1998/namespace"/>
    <ds:schemaRef ds:uri="http://purl.org/dc/dcmitype/"/>
    <ds:schemaRef ds:uri="http://schemas.microsoft.com/office/2006/documentManagement/types"/>
    <ds:schemaRef ds:uri="6a4cc071-bd85-44c5-acc7-68a9b922d49c"/>
    <ds:schemaRef ds:uri="http://schemas.microsoft.com/office/infopath/2007/PartnerControls"/>
    <ds:schemaRef ds:uri="http://schemas.openxmlformats.org/package/2006/metadata/core-properties"/>
    <ds:schemaRef ds:uri="64b5e79a-161e-4f4f-95e3-8c5cd0f50b65"/>
  </ds:schemaRefs>
</ds:datastoreItem>
</file>

<file path=customXml/itemProps4.xml><?xml version="1.0" encoding="utf-8"?>
<ds:datastoreItem xmlns:ds="http://schemas.openxmlformats.org/officeDocument/2006/customXml" ds:itemID="{23CD9489-231E-4EF0-BEB9-404AE693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952</TotalTime>
  <Pages>15</Pages>
  <Words>5446</Words>
  <Characters>31043</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36417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183</cp:revision>
  <cp:lastPrinted>2026-04-22T12:08:00Z</cp:lastPrinted>
  <dcterms:created xsi:type="dcterms:W3CDTF">2022-05-12T13:18:00Z</dcterms:created>
  <dcterms:modified xsi:type="dcterms:W3CDTF">2026-06-02T06:03:00Z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